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22643768" w:rsidR="008F1409" w:rsidRPr="00DD2E98" w:rsidRDefault="008F1409" w:rsidP="008F1409">
      <w:pPr>
        <w:tabs>
          <w:tab w:val="right" w:pos="9639"/>
        </w:tabs>
        <w:spacing w:after="0"/>
        <w:rPr>
          <w:rFonts w:ascii="Arial" w:hAnsi="Arial"/>
          <w:b/>
          <w:sz w:val="24"/>
          <w:lang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D2E98">
        <w:rPr>
          <w:rFonts w:ascii="Arial" w:eastAsia="SimSun" w:hAnsi="Arial"/>
          <w:b/>
          <w:sz w:val="24"/>
          <w:szCs w:val="22"/>
          <w:lang w:eastAsia="zh-CN"/>
        </w:rPr>
        <w:t>3</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96218">
        <w:rPr>
          <w:rFonts w:ascii="Arial" w:hAnsi="Arial" w:hint="eastAsia"/>
          <w:b/>
          <w:sz w:val="24"/>
          <w:lang w:val="en-US"/>
        </w:rPr>
        <w:t>2</w:t>
      </w:r>
      <w:r w:rsidR="00696218">
        <w:rPr>
          <w:rFonts w:ascii="Arial" w:hAnsi="Arial"/>
          <w:b/>
          <w:sz w:val="24"/>
          <w:lang w:val="en-US"/>
        </w:rPr>
        <w:t>2</w:t>
      </w:r>
      <w:r w:rsidR="00F872B4">
        <w:rPr>
          <w:rFonts w:ascii="Arial" w:hAnsi="Arial"/>
          <w:b/>
          <w:sz w:val="24"/>
          <w:lang w:val="en-US"/>
        </w:rPr>
        <w:t>0</w:t>
      </w:r>
      <w:r w:rsidR="009F1686">
        <w:rPr>
          <w:rFonts w:ascii="Arial" w:hAnsi="Arial"/>
          <w:b/>
          <w:sz w:val="24"/>
          <w:lang w:val="en-US"/>
        </w:rPr>
        <w:t>8880</w:t>
      </w:r>
    </w:p>
    <w:p w14:paraId="6F5647E3" w14:textId="426AEBA1" w:rsidR="008F1409" w:rsidRDefault="008F1409" w:rsidP="008F1409">
      <w:pPr>
        <w:spacing w:after="120"/>
        <w:outlineLvl w:val="0"/>
        <w:rPr>
          <w:b/>
          <w:sz w:val="24"/>
        </w:rPr>
      </w:pPr>
      <w:r w:rsidRPr="00F66BC8">
        <w:rPr>
          <w:rFonts w:ascii="Arial" w:eastAsia="SimSun" w:hAnsi="Arial" w:cs="Arial"/>
          <w:b/>
          <w:sz w:val="24"/>
          <w:szCs w:val="24"/>
        </w:rPr>
        <w:t xml:space="preserve">Electronic Meeting, </w:t>
      </w:r>
      <w:r w:rsidR="00F1259D">
        <w:rPr>
          <w:rFonts w:ascii="Arial" w:eastAsia="SimSun" w:hAnsi="Arial" w:cs="Arial"/>
          <w:b/>
          <w:sz w:val="24"/>
          <w:szCs w:val="24"/>
        </w:rPr>
        <w:t>9</w:t>
      </w:r>
      <w:r>
        <w:rPr>
          <w:rFonts w:ascii="Arial" w:eastAsia="SimSun" w:hAnsi="Arial" w:cs="Arial"/>
          <w:b/>
          <w:sz w:val="24"/>
          <w:szCs w:val="24"/>
        </w:rPr>
        <w:t xml:space="preserve"> </w:t>
      </w:r>
      <w:r w:rsidR="00F1259D">
        <w:rPr>
          <w:rFonts w:ascii="Arial" w:eastAsia="SimSun" w:hAnsi="Arial" w:cs="Arial"/>
          <w:b/>
          <w:sz w:val="24"/>
          <w:szCs w:val="24"/>
        </w:rPr>
        <w:t>- 20</w:t>
      </w:r>
      <w:r w:rsidRPr="00F66BC8">
        <w:rPr>
          <w:rFonts w:ascii="Arial" w:eastAsia="SimSun" w:hAnsi="Arial" w:cs="Arial"/>
          <w:b/>
          <w:sz w:val="24"/>
          <w:szCs w:val="24"/>
        </w:rPr>
        <w:t xml:space="preserve"> </w:t>
      </w:r>
      <w:r>
        <w:rPr>
          <w:rFonts w:ascii="Arial" w:eastAsia="SimSun" w:hAnsi="Arial" w:cs="Arial"/>
          <w:b/>
          <w:sz w:val="24"/>
          <w:szCs w:val="24"/>
        </w:rPr>
        <w:t>Ma</w:t>
      </w:r>
      <w:r w:rsidR="00F1259D">
        <w:rPr>
          <w:rFonts w:ascii="Arial" w:eastAsia="SimSun" w:hAnsi="Arial" w:cs="Arial"/>
          <w:b/>
          <w:sz w:val="24"/>
          <w:szCs w:val="24"/>
        </w:rPr>
        <w:t>y</w:t>
      </w:r>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2EA63FC1" w:rsidR="00B46BC7" w:rsidRPr="00DD2E98"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DD2E98">
        <w:rPr>
          <w:rFonts w:ascii="Arial" w:hAnsi="Arial" w:cs="Arial"/>
          <w:bCs/>
        </w:rPr>
        <w:t>Discussion on PDSCH demodulation requirements for NTN</w:t>
      </w:r>
    </w:p>
    <w:p w14:paraId="1A1B8206" w14:textId="36BCD7AB" w:rsidR="00B46BC7" w:rsidRPr="00DD2E98" w:rsidRDefault="00B46BC7" w:rsidP="00B46BC7">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FC253D" w:rsidRPr="00791503">
        <w:rPr>
          <w:rFonts w:ascii="Arial" w:hAnsi="Arial" w:cs="Arial"/>
        </w:rPr>
        <w:t>9.12.8.3.1</w:t>
      </w:r>
    </w:p>
    <w:p w14:paraId="2C57E843" w14:textId="41528D47"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sidR="00380AF4">
        <w:rPr>
          <w:rFonts w:ascii="Arial" w:hAnsi="Arial" w:cs="Arial"/>
          <w:bCs/>
        </w:rPr>
        <w:t>Approval</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7C8B65CF" w:rsidR="000527C0" w:rsidRPr="00C75CEB" w:rsidRDefault="00FD20B5" w:rsidP="00C75CEB">
      <w:pPr>
        <w:rPr>
          <w:lang w:val="en-US"/>
        </w:rPr>
      </w:pPr>
      <w:r w:rsidRPr="00C75CEB">
        <w:rPr>
          <w:lang w:val="en-US"/>
        </w:rPr>
        <w:t xml:space="preserve">In this contribution we present </w:t>
      </w:r>
      <w:r w:rsidR="001A56CF">
        <w:t xml:space="preserve">discussion of some open issues, proposal for </w:t>
      </w:r>
      <w:r w:rsidR="00F1259D">
        <w:t xml:space="preserve">simulation parameters and preliminary simulation results </w:t>
      </w:r>
      <w:r w:rsidR="001A56CF">
        <w:t>for</w:t>
      </w:r>
      <w:r w:rsidR="00F1259D">
        <w:t xml:space="preserve"> PDSCH 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0F3547F2" w14:textId="54160ADA" w:rsidR="0073298F" w:rsidRPr="005C48A6" w:rsidRDefault="00120D3E" w:rsidP="00F1259D">
      <w:pPr>
        <w:pStyle w:val="Heading1"/>
        <w:rPr>
          <w:rFonts w:eastAsia="SimSun"/>
        </w:rPr>
      </w:pPr>
      <w:r w:rsidRPr="002B68B5">
        <w:lastRenderedPageBreak/>
        <w:t>Discussion</w:t>
      </w:r>
    </w:p>
    <w:p w14:paraId="47AE25AB" w14:textId="1293D175" w:rsidR="001A56CF" w:rsidRDefault="00F2425C" w:rsidP="009500AC">
      <w:pPr>
        <w:pStyle w:val="Heading2"/>
      </w:pPr>
      <w:r>
        <w:t>P</w:t>
      </w:r>
      <w:r w:rsidR="00CF2EDB" w:rsidRPr="001A56CF">
        <w:t>DSCH demodulation requirements</w:t>
      </w:r>
    </w:p>
    <w:p w14:paraId="5269263F" w14:textId="2B887D3D" w:rsidR="001A56CF" w:rsidRPr="001A56CF" w:rsidRDefault="00A30D48" w:rsidP="00F2425C">
      <w:r w:rsidRPr="001A56CF">
        <w:rPr>
          <w:noProof/>
        </w:rPr>
        <mc:AlternateContent>
          <mc:Choice Requires="wps">
            <w:drawing>
              <wp:anchor distT="45720" distB="45720" distL="114300" distR="114300" simplePos="0" relativeHeight="251658241" behindDoc="0" locked="0" layoutInCell="1" allowOverlap="1" wp14:anchorId="6BADAD92" wp14:editId="511B3FE4">
                <wp:simplePos x="0" y="0"/>
                <wp:positionH relativeFrom="margin">
                  <wp:align>right</wp:align>
                </wp:positionH>
                <wp:positionV relativeFrom="paragraph">
                  <wp:posOffset>271199</wp:posOffset>
                </wp:positionV>
                <wp:extent cx="6086475" cy="5204460"/>
                <wp:effectExtent l="0" t="0" r="28575"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204517"/>
                        </a:xfrm>
                        <a:prstGeom prst="rect">
                          <a:avLst/>
                        </a:prstGeom>
                        <a:solidFill>
                          <a:srgbClr val="FFFFFF"/>
                        </a:solidFill>
                        <a:ln w="9525">
                          <a:solidFill>
                            <a:srgbClr val="000000"/>
                          </a:solidFill>
                          <a:miter lim="800000"/>
                          <a:headEnd/>
                          <a:tailEnd/>
                        </a:ln>
                      </wps:spPr>
                      <wps:txbx>
                        <w:txbxContent>
                          <w:p w14:paraId="4CECE16C" w14:textId="77777777" w:rsidR="001A56CF" w:rsidRPr="001A56CF" w:rsidRDefault="001A56CF" w:rsidP="001A56CF">
                            <w:pPr>
                              <w:rPr>
                                <w:rFonts w:ascii="Arial" w:hAnsi="Arial" w:cs="Arial"/>
                                <w:b/>
                                <w:i/>
                                <w:iCs/>
                                <w:sz w:val="18"/>
                                <w:szCs w:val="18"/>
                                <w:u w:val="single"/>
                                <w:lang w:eastAsia="ko-KR"/>
                              </w:rPr>
                            </w:pPr>
                            <w:r w:rsidRPr="001A56CF">
                              <w:rPr>
                                <w:rFonts w:ascii="Arial" w:hAnsi="Arial" w:cs="Arial"/>
                                <w:b/>
                                <w:i/>
                                <w:iCs/>
                                <w:sz w:val="18"/>
                                <w:szCs w:val="18"/>
                                <w:u w:val="single"/>
                                <w:lang w:eastAsia="ko-KR"/>
                              </w:rPr>
                              <w:t>Issue 3-2-1: How to define the PDSCH requirements for GEO and LEO</w:t>
                            </w:r>
                          </w:p>
                          <w:p w14:paraId="3690D98E"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Proposals</w:t>
                            </w:r>
                          </w:p>
                          <w:p w14:paraId="6DF6F6F2"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Option 1: Only define requirements for LEO</w:t>
                            </w:r>
                          </w:p>
                          <w:p w14:paraId="366CA45D"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Option 2: Define requirements for GEO and LEO separately</w:t>
                            </w:r>
                          </w:p>
                          <w:p w14:paraId="00EA66C5"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Option 3: Define one set requirements which are applicable for LEO and GEO (Moderator’s note: please explain how to define one requirement to apply for LEO and GEO if select this option)</w:t>
                            </w:r>
                          </w:p>
                          <w:p w14:paraId="3B754505"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Agreement:</w:t>
                            </w:r>
                          </w:p>
                          <w:p w14:paraId="23C29F36" w14:textId="766141C9" w:rsidR="001A56CF"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1A56CF">
                              <w:rPr>
                                <w:rFonts w:ascii="Arial" w:eastAsia="SimSun" w:hAnsi="Arial" w:cs="Arial"/>
                                <w:i/>
                                <w:iCs/>
                                <w:sz w:val="18"/>
                                <w:szCs w:val="22"/>
                              </w:rPr>
                              <w:t>FFS on how to define the PDSCH requirements for GEO and LEO</w:t>
                            </w:r>
                          </w:p>
                          <w:p w14:paraId="7A21A123" w14:textId="77777777" w:rsidR="001A56CF" w:rsidRPr="001A56CF" w:rsidRDefault="001A56CF" w:rsidP="001A56CF">
                            <w:pPr>
                              <w:rPr>
                                <w:rFonts w:ascii="Arial" w:hAnsi="Arial" w:cs="Arial"/>
                                <w:i/>
                                <w:iCs/>
                                <w:sz w:val="18"/>
                                <w:szCs w:val="18"/>
                              </w:rPr>
                            </w:pPr>
                          </w:p>
                          <w:p w14:paraId="772FA3B6" w14:textId="77777777" w:rsidR="001A56CF" w:rsidRPr="001A56CF" w:rsidRDefault="001A56CF" w:rsidP="001A56CF">
                            <w:pPr>
                              <w:rPr>
                                <w:rFonts w:ascii="Arial" w:hAnsi="Arial" w:cs="Arial"/>
                                <w:b/>
                                <w:i/>
                                <w:iCs/>
                                <w:sz w:val="18"/>
                                <w:szCs w:val="18"/>
                                <w:u w:val="single"/>
                                <w:lang w:eastAsia="ko-KR"/>
                              </w:rPr>
                            </w:pPr>
                            <w:r w:rsidRPr="001A56CF">
                              <w:rPr>
                                <w:rFonts w:ascii="Arial" w:hAnsi="Arial" w:cs="Arial"/>
                                <w:b/>
                                <w:i/>
                                <w:iCs/>
                                <w:sz w:val="18"/>
                                <w:szCs w:val="18"/>
                                <w:u w:val="single"/>
                                <w:lang w:eastAsia="ko-KR"/>
                              </w:rPr>
                              <w:t>Issue 3-2-4: SCS/CBW set for PDSCH requirements</w:t>
                            </w:r>
                          </w:p>
                          <w:p w14:paraId="79A881D0"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Proposals</w:t>
                            </w:r>
                          </w:p>
                          <w:p w14:paraId="5088FCC7"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 xml:space="preserve">Option 1: Only consider </w:t>
                            </w:r>
                            <w:r w:rsidRPr="001A56CF">
                              <w:rPr>
                                <w:rFonts w:ascii="Arial" w:hAnsi="Arial" w:cs="Arial"/>
                                <w:i/>
                                <w:iCs/>
                                <w:sz w:val="18"/>
                                <w:szCs w:val="18"/>
                              </w:rPr>
                              <w:t xml:space="preserve">15kHz SCS/10MHz </w:t>
                            </w:r>
                            <w:r w:rsidRPr="001A56CF">
                              <w:rPr>
                                <w:rFonts w:ascii="Arial" w:eastAsia="SimSun" w:hAnsi="Arial" w:cs="Arial"/>
                                <w:i/>
                                <w:iCs/>
                                <w:sz w:val="18"/>
                                <w:szCs w:val="22"/>
                              </w:rPr>
                              <w:t xml:space="preserve"> </w:t>
                            </w:r>
                          </w:p>
                          <w:p w14:paraId="32562DA5"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 xml:space="preserve">Option 2: In addition to </w:t>
                            </w:r>
                            <w:r w:rsidRPr="001A56CF">
                              <w:rPr>
                                <w:rFonts w:ascii="Arial" w:hAnsi="Arial" w:cs="Arial"/>
                                <w:i/>
                                <w:iCs/>
                                <w:sz w:val="18"/>
                                <w:szCs w:val="18"/>
                              </w:rPr>
                              <w:t>15kHz SCS/10MHz, need to further consider 30kHz SCS: 20MHz</w:t>
                            </w:r>
                            <w:r w:rsidRPr="001A56CF">
                              <w:rPr>
                                <w:rFonts w:ascii="Arial" w:eastAsia="SimSun" w:hAnsi="Arial" w:cs="Arial"/>
                                <w:i/>
                                <w:iCs/>
                                <w:sz w:val="18"/>
                                <w:szCs w:val="22"/>
                              </w:rPr>
                              <w:t xml:space="preserve"> </w:t>
                            </w:r>
                          </w:p>
                          <w:p w14:paraId="2F21D421" w14:textId="77777777" w:rsidR="001A56CF" w:rsidRPr="001A56CF" w:rsidRDefault="001A56CF" w:rsidP="001A56CF">
                            <w:pPr>
                              <w:spacing w:after="120"/>
                              <w:rPr>
                                <w:rFonts w:ascii="Arial" w:hAnsi="Arial" w:cs="Arial"/>
                                <w:i/>
                                <w:iCs/>
                                <w:sz w:val="18"/>
                                <w:szCs w:val="22"/>
                              </w:rPr>
                            </w:pPr>
                            <w:r w:rsidRPr="001A56CF">
                              <w:rPr>
                                <w:rFonts w:ascii="Arial" w:hAnsi="Arial" w:cs="Arial"/>
                                <w:i/>
                                <w:iCs/>
                                <w:sz w:val="18"/>
                                <w:szCs w:val="22"/>
                              </w:rPr>
                              <w:t xml:space="preserve">Moderator’s note: </w:t>
                            </w:r>
                            <w:r w:rsidRPr="001A56CF">
                              <w:rPr>
                                <w:rFonts w:ascii="Arial" w:hAnsi="Arial" w:cs="Arial"/>
                                <w:i/>
                                <w:iCs/>
                                <w:sz w:val="18"/>
                                <w:szCs w:val="18"/>
                              </w:rPr>
                              <w:t>Do we need to align the SCS/CBW set for UL and DL?</w:t>
                            </w:r>
                          </w:p>
                          <w:p w14:paraId="3FD3D0E0"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Agreement:</w:t>
                            </w:r>
                          </w:p>
                          <w:p w14:paraId="3C0107E1" w14:textId="5B012E1A" w:rsidR="001A56CF"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1A56CF">
                              <w:rPr>
                                <w:rFonts w:ascii="Arial" w:eastAsia="SimSun" w:hAnsi="Arial" w:cs="Arial"/>
                                <w:i/>
                                <w:iCs/>
                                <w:sz w:val="18"/>
                                <w:szCs w:val="22"/>
                              </w:rPr>
                              <w:t>Select 15kHz SCS/10MHz, further discuss whether to consider 30kHz SCS/ 20MHz</w:t>
                            </w:r>
                          </w:p>
                          <w:p w14:paraId="57527416" w14:textId="77777777" w:rsidR="00FE0857" w:rsidRPr="001A56CF" w:rsidRDefault="00FE0857"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p>
                          <w:p w14:paraId="0E9808CD" w14:textId="77777777" w:rsidR="001A56CF" w:rsidRPr="001A56CF" w:rsidRDefault="001A56CF" w:rsidP="001A56CF">
                            <w:pPr>
                              <w:rPr>
                                <w:rFonts w:ascii="Arial" w:hAnsi="Arial" w:cs="Arial"/>
                                <w:b/>
                                <w:i/>
                                <w:iCs/>
                                <w:sz w:val="18"/>
                                <w:szCs w:val="18"/>
                                <w:u w:val="single"/>
                                <w:lang w:eastAsia="ko-KR"/>
                              </w:rPr>
                            </w:pPr>
                            <w:r w:rsidRPr="001A56CF">
                              <w:rPr>
                                <w:rFonts w:ascii="Arial" w:hAnsi="Arial" w:cs="Arial"/>
                                <w:b/>
                                <w:i/>
                                <w:iCs/>
                                <w:sz w:val="18"/>
                                <w:szCs w:val="18"/>
                                <w:u w:val="single"/>
                                <w:lang w:eastAsia="ko-KR"/>
                              </w:rPr>
                              <w:t>Issue 3-2-5: Modulation order for PDSCH requirements</w:t>
                            </w:r>
                          </w:p>
                          <w:p w14:paraId="79964D94"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Proposals</w:t>
                            </w:r>
                          </w:p>
                          <w:p w14:paraId="162B0DF2"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 xml:space="preserve">Option 1: Only consider </w:t>
                            </w:r>
                            <w:r w:rsidRPr="001A56CF">
                              <w:rPr>
                                <w:rFonts w:ascii="Arial" w:hAnsi="Arial" w:cs="Arial"/>
                                <w:i/>
                                <w:iCs/>
                                <w:sz w:val="18"/>
                                <w:szCs w:val="18"/>
                              </w:rPr>
                              <w:t xml:space="preserve">QPSK and 16QAM </w:t>
                            </w:r>
                            <w:r w:rsidRPr="001A56CF">
                              <w:rPr>
                                <w:rFonts w:ascii="Arial" w:eastAsia="SimSun" w:hAnsi="Arial" w:cs="Arial"/>
                                <w:i/>
                                <w:iCs/>
                                <w:sz w:val="18"/>
                                <w:szCs w:val="22"/>
                              </w:rPr>
                              <w:t xml:space="preserve"> </w:t>
                            </w:r>
                          </w:p>
                          <w:p w14:paraId="0CC2B50A"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 xml:space="preserve">Option 2: In addition to </w:t>
                            </w:r>
                            <w:r w:rsidRPr="001A56CF">
                              <w:rPr>
                                <w:rFonts w:ascii="Arial" w:hAnsi="Arial" w:cs="Arial"/>
                                <w:i/>
                                <w:iCs/>
                                <w:sz w:val="18"/>
                                <w:szCs w:val="18"/>
                              </w:rPr>
                              <w:t>QPSK and 16QAM, need to further 64QAM</w:t>
                            </w:r>
                            <w:r w:rsidRPr="001A56CF">
                              <w:rPr>
                                <w:rFonts w:ascii="Arial" w:eastAsia="SimSun" w:hAnsi="Arial" w:cs="Arial"/>
                                <w:i/>
                                <w:iCs/>
                                <w:sz w:val="18"/>
                                <w:szCs w:val="22"/>
                              </w:rPr>
                              <w:t xml:space="preserve"> </w:t>
                            </w:r>
                          </w:p>
                          <w:p w14:paraId="24A7F5FC"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Agreement:</w:t>
                            </w:r>
                          </w:p>
                          <w:p w14:paraId="5A94849C" w14:textId="77777777" w:rsidR="001A56CF" w:rsidRPr="001A56CF"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1A56CF">
                              <w:rPr>
                                <w:rFonts w:ascii="Arial" w:hAnsi="Arial" w:cs="Arial"/>
                                <w:i/>
                                <w:iCs/>
                                <w:sz w:val="18"/>
                                <w:szCs w:val="18"/>
                              </w:rPr>
                              <w:t xml:space="preserve"> </w:t>
                            </w:r>
                            <w:r w:rsidRPr="001A56CF">
                              <w:rPr>
                                <w:rFonts w:ascii="Arial" w:eastAsia="SimSun" w:hAnsi="Arial" w:cs="Arial"/>
                                <w:i/>
                                <w:iCs/>
                                <w:sz w:val="18"/>
                                <w:szCs w:val="22"/>
                              </w:rPr>
                              <w:t>Consider QPSK and 16QAM, further discuss whether to consider 64QAM.</w:t>
                            </w:r>
                          </w:p>
                          <w:p w14:paraId="7ABA961E" w14:textId="4A5C2B10" w:rsidR="001A56CF" w:rsidRDefault="001A56CF"/>
                          <w:p w14:paraId="28FD127C" w14:textId="77777777" w:rsidR="001A56CF" w:rsidRPr="001A56CF" w:rsidRDefault="001A56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ADAD92" id="_x0000_t202" coordsize="21600,21600" o:spt="202" path="m,l,21600r21600,l21600,xe">
                <v:stroke joinstyle="miter"/>
                <v:path gradientshapeok="t" o:connecttype="rect"/>
              </v:shapetype>
              <v:shape id="Text Box 2" o:spid="_x0000_s1026" type="#_x0000_t202" style="position:absolute;margin-left:428.05pt;margin-top:21.35pt;width:479.25pt;height:409.8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">
                <v:textbox>
                  <w:txbxContent>
                    <w:p w14:paraId="4CECE16C" w14:textId="77777777" w:rsidR="001A56CF" w:rsidRPr="001A56CF" w:rsidRDefault="001A56CF" w:rsidP="001A56CF">
                      <w:pPr>
                        <w:rPr>
                          <w:rFonts w:ascii="Arial" w:hAnsi="Arial" w:cs="Arial"/>
                          <w:b/>
                          <w:i/>
                          <w:iCs/>
                          <w:sz w:val="18"/>
                          <w:szCs w:val="18"/>
                          <w:u w:val="single"/>
                          <w:lang w:eastAsia="ko-KR"/>
                        </w:rPr>
                      </w:pPr>
                      <w:r w:rsidRPr="001A56CF">
                        <w:rPr>
                          <w:rFonts w:ascii="Arial" w:hAnsi="Arial" w:cs="Arial"/>
                          <w:b/>
                          <w:i/>
                          <w:iCs/>
                          <w:sz w:val="18"/>
                          <w:szCs w:val="18"/>
                          <w:u w:val="single"/>
                          <w:lang w:eastAsia="ko-KR"/>
                        </w:rPr>
                        <w:t>Issue 3-2-1: How to define the PDSCH requirements for GEO and LEO</w:t>
                      </w:r>
                    </w:p>
                    <w:p w14:paraId="3690D98E"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Proposals</w:t>
                      </w:r>
                    </w:p>
                    <w:p w14:paraId="6DF6F6F2"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Option 1: Only define requirements for LEO</w:t>
                      </w:r>
                    </w:p>
                    <w:p w14:paraId="366CA45D"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Option 2: Define requirements for GEO and LEO separately</w:t>
                      </w:r>
                    </w:p>
                    <w:p w14:paraId="00EA66C5"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Option 3: Define one set requirements which are applicable for LEO and GEO (Moderator’s note: please explain how to define one requirement to apply for LEO and GEO if select this option)</w:t>
                      </w:r>
                    </w:p>
                    <w:p w14:paraId="3B754505"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Agreement:</w:t>
                      </w:r>
                    </w:p>
                    <w:p w14:paraId="23C29F36" w14:textId="766141C9" w:rsidR="001A56CF"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1A56CF">
                        <w:rPr>
                          <w:rFonts w:ascii="Arial" w:eastAsia="SimSun" w:hAnsi="Arial" w:cs="Arial"/>
                          <w:i/>
                          <w:iCs/>
                          <w:sz w:val="18"/>
                          <w:szCs w:val="22"/>
                        </w:rPr>
                        <w:t>FFS on how to define the PDSCH requirements for GEO and LEO</w:t>
                      </w:r>
                    </w:p>
                    <w:p w14:paraId="7A21A123" w14:textId="77777777" w:rsidR="001A56CF" w:rsidRPr="001A56CF" w:rsidRDefault="001A56CF" w:rsidP="001A56CF">
                      <w:pPr>
                        <w:rPr>
                          <w:rFonts w:ascii="Arial" w:hAnsi="Arial" w:cs="Arial"/>
                          <w:i/>
                          <w:iCs/>
                          <w:sz w:val="18"/>
                          <w:szCs w:val="18"/>
                        </w:rPr>
                      </w:pPr>
                    </w:p>
                    <w:p w14:paraId="772FA3B6" w14:textId="77777777" w:rsidR="001A56CF" w:rsidRPr="001A56CF" w:rsidRDefault="001A56CF" w:rsidP="001A56CF">
                      <w:pPr>
                        <w:rPr>
                          <w:rFonts w:ascii="Arial" w:hAnsi="Arial" w:cs="Arial"/>
                          <w:b/>
                          <w:i/>
                          <w:iCs/>
                          <w:sz w:val="18"/>
                          <w:szCs w:val="18"/>
                          <w:u w:val="single"/>
                          <w:lang w:eastAsia="ko-KR"/>
                        </w:rPr>
                      </w:pPr>
                      <w:r w:rsidRPr="001A56CF">
                        <w:rPr>
                          <w:rFonts w:ascii="Arial" w:hAnsi="Arial" w:cs="Arial"/>
                          <w:b/>
                          <w:i/>
                          <w:iCs/>
                          <w:sz w:val="18"/>
                          <w:szCs w:val="18"/>
                          <w:u w:val="single"/>
                          <w:lang w:eastAsia="ko-KR"/>
                        </w:rPr>
                        <w:t>Issue 3-2-4: SCS/CBW set for PDSCH requirements</w:t>
                      </w:r>
                    </w:p>
                    <w:p w14:paraId="79A881D0"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Proposals</w:t>
                      </w:r>
                    </w:p>
                    <w:p w14:paraId="5088FCC7"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 xml:space="preserve">Option 1: Only consider </w:t>
                      </w:r>
                      <w:r w:rsidRPr="001A56CF">
                        <w:rPr>
                          <w:rFonts w:ascii="Arial" w:hAnsi="Arial" w:cs="Arial"/>
                          <w:i/>
                          <w:iCs/>
                          <w:sz w:val="18"/>
                          <w:szCs w:val="18"/>
                        </w:rPr>
                        <w:t xml:space="preserve">15kHz SCS/10MHz </w:t>
                      </w:r>
                      <w:r w:rsidRPr="001A56CF">
                        <w:rPr>
                          <w:rFonts w:ascii="Arial" w:eastAsia="SimSun" w:hAnsi="Arial" w:cs="Arial"/>
                          <w:i/>
                          <w:iCs/>
                          <w:sz w:val="18"/>
                          <w:szCs w:val="22"/>
                        </w:rPr>
                        <w:t xml:space="preserve"> </w:t>
                      </w:r>
                    </w:p>
                    <w:p w14:paraId="32562DA5"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 xml:space="preserve">Option 2: In addition to </w:t>
                      </w:r>
                      <w:r w:rsidRPr="001A56CF">
                        <w:rPr>
                          <w:rFonts w:ascii="Arial" w:hAnsi="Arial" w:cs="Arial"/>
                          <w:i/>
                          <w:iCs/>
                          <w:sz w:val="18"/>
                          <w:szCs w:val="18"/>
                        </w:rPr>
                        <w:t>15kHz SCS/10MHz, need to further consider 30kHz SCS: 20MHz</w:t>
                      </w:r>
                      <w:r w:rsidRPr="001A56CF">
                        <w:rPr>
                          <w:rFonts w:ascii="Arial" w:eastAsia="SimSun" w:hAnsi="Arial" w:cs="Arial"/>
                          <w:i/>
                          <w:iCs/>
                          <w:sz w:val="18"/>
                          <w:szCs w:val="22"/>
                        </w:rPr>
                        <w:t xml:space="preserve"> </w:t>
                      </w:r>
                    </w:p>
                    <w:p w14:paraId="2F21D421" w14:textId="77777777" w:rsidR="001A56CF" w:rsidRPr="001A56CF" w:rsidRDefault="001A56CF" w:rsidP="001A56CF">
                      <w:pPr>
                        <w:spacing w:after="120"/>
                        <w:rPr>
                          <w:rFonts w:ascii="Arial" w:hAnsi="Arial" w:cs="Arial"/>
                          <w:i/>
                          <w:iCs/>
                          <w:sz w:val="18"/>
                          <w:szCs w:val="22"/>
                        </w:rPr>
                      </w:pPr>
                      <w:r w:rsidRPr="001A56CF">
                        <w:rPr>
                          <w:rFonts w:ascii="Arial" w:hAnsi="Arial" w:cs="Arial"/>
                          <w:i/>
                          <w:iCs/>
                          <w:sz w:val="18"/>
                          <w:szCs w:val="22"/>
                        </w:rPr>
                        <w:t xml:space="preserve">Moderator’s note: </w:t>
                      </w:r>
                      <w:r w:rsidRPr="001A56CF">
                        <w:rPr>
                          <w:rFonts w:ascii="Arial" w:hAnsi="Arial" w:cs="Arial"/>
                          <w:i/>
                          <w:iCs/>
                          <w:sz w:val="18"/>
                          <w:szCs w:val="18"/>
                        </w:rPr>
                        <w:t>Do we need to align the SCS/CBW set for UL and DL?</w:t>
                      </w:r>
                    </w:p>
                    <w:p w14:paraId="3FD3D0E0"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Agreement:</w:t>
                      </w:r>
                    </w:p>
                    <w:p w14:paraId="3C0107E1" w14:textId="5B012E1A" w:rsidR="001A56CF"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1A56CF">
                        <w:rPr>
                          <w:rFonts w:ascii="Arial" w:eastAsia="SimSun" w:hAnsi="Arial" w:cs="Arial"/>
                          <w:i/>
                          <w:iCs/>
                          <w:sz w:val="18"/>
                          <w:szCs w:val="22"/>
                        </w:rPr>
                        <w:t>Select 15kHz SCS/10MHz, further discuss whether to consider 30kHz SCS/ 20MHz</w:t>
                      </w:r>
                    </w:p>
                    <w:p w14:paraId="57527416" w14:textId="77777777" w:rsidR="00FE0857" w:rsidRPr="001A56CF" w:rsidRDefault="00FE0857"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p>
                    <w:p w14:paraId="0E9808CD" w14:textId="77777777" w:rsidR="001A56CF" w:rsidRPr="001A56CF" w:rsidRDefault="001A56CF" w:rsidP="001A56CF">
                      <w:pPr>
                        <w:rPr>
                          <w:rFonts w:ascii="Arial" w:hAnsi="Arial" w:cs="Arial"/>
                          <w:b/>
                          <w:i/>
                          <w:iCs/>
                          <w:sz w:val="18"/>
                          <w:szCs w:val="18"/>
                          <w:u w:val="single"/>
                          <w:lang w:eastAsia="ko-KR"/>
                        </w:rPr>
                      </w:pPr>
                      <w:r w:rsidRPr="001A56CF">
                        <w:rPr>
                          <w:rFonts w:ascii="Arial" w:hAnsi="Arial" w:cs="Arial"/>
                          <w:b/>
                          <w:i/>
                          <w:iCs/>
                          <w:sz w:val="18"/>
                          <w:szCs w:val="18"/>
                          <w:u w:val="single"/>
                          <w:lang w:eastAsia="ko-KR"/>
                        </w:rPr>
                        <w:t>Issue 3-2-5: Modulation order for PDSCH requirements</w:t>
                      </w:r>
                    </w:p>
                    <w:p w14:paraId="79964D94"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Proposals</w:t>
                      </w:r>
                    </w:p>
                    <w:p w14:paraId="162B0DF2"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 xml:space="preserve">Option 1: Only consider </w:t>
                      </w:r>
                      <w:r w:rsidRPr="001A56CF">
                        <w:rPr>
                          <w:rFonts w:ascii="Arial" w:hAnsi="Arial" w:cs="Arial"/>
                          <w:i/>
                          <w:iCs/>
                          <w:sz w:val="18"/>
                          <w:szCs w:val="18"/>
                        </w:rPr>
                        <w:t xml:space="preserve">QPSK and 16QAM </w:t>
                      </w:r>
                      <w:r w:rsidRPr="001A56CF">
                        <w:rPr>
                          <w:rFonts w:ascii="Arial" w:eastAsia="SimSun" w:hAnsi="Arial" w:cs="Arial"/>
                          <w:i/>
                          <w:iCs/>
                          <w:sz w:val="18"/>
                          <w:szCs w:val="22"/>
                        </w:rPr>
                        <w:t xml:space="preserve"> </w:t>
                      </w:r>
                    </w:p>
                    <w:p w14:paraId="0CC2B50A" w14:textId="77777777" w:rsidR="001A56CF" w:rsidRPr="001A56CF" w:rsidRDefault="001A56CF" w:rsidP="001A56CF">
                      <w:pPr>
                        <w:pStyle w:val="ListParagraph"/>
                        <w:numPr>
                          <w:ilvl w:val="1"/>
                          <w:numId w:val="28"/>
                        </w:numPr>
                        <w:overflowPunct/>
                        <w:autoSpaceDE/>
                        <w:autoSpaceDN/>
                        <w:adjustRightInd/>
                        <w:spacing w:after="120"/>
                        <w:contextualSpacing w:val="0"/>
                        <w:textAlignment w:val="auto"/>
                        <w:rPr>
                          <w:rFonts w:ascii="Arial" w:eastAsia="SimSun" w:hAnsi="Arial" w:cs="Arial"/>
                          <w:i/>
                          <w:iCs/>
                          <w:sz w:val="18"/>
                          <w:szCs w:val="22"/>
                        </w:rPr>
                      </w:pPr>
                      <w:r w:rsidRPr="001A56CF">
                        <w:rPr>
                          <w:rFonts w:ascii="Arial" w:eastAsia="SimSun" w:hAnsi="Arial" w:cs="Arial"/>
                          <w:i/>
                          <w:iCs/>
                          <w:sz w:val="18"/>
                          <w:szCs w:val="22"/>
                        </w:rPr>
                        <w:t xml:space="preserve">Option 2: In addition to </w:t>
                      </w:r>
                      <w:r w:rsidRPr="001A56CF">
                        <w:rPr>
                          <w:rFonts w:ascii="Arial" w:hAnsi="Arial" w:cs="Arial"/>
                          <w:i/>
                          <w:iCs/>
                          <w:sz w:val="18"/>
                          <w:szCs w:val="18"/>
                        </w:rPr>
                        <w:t>QPSK and 16QAM, need to further 64QAM</w:t>
                      </w:r>
                      <w:r w:rsidRPr="001A56CF">
                        <w:rPr>
                          <w:rFonts w:ascii="Arial" w:eastAsia="SimSun" w:hAnsi="Arial" w:cs="Arial"/>
                          <w:i/>
                          <w:iCs/>
                          <w:sz w:val="18"/>
                          <w:szCs w:val="22"/>
                        </w:rPr>
                        <w:t xml:space="preserve"> </w:t>
                      </w:r>
                    </w:p>
                    <w:p w14:paraId="24A7F5FC" w14:textId="77777777" w:rsidR="001A56CF" w:rsidRPr="001A56CF" w:rsidRDefault="001A56CF" w:rsidP="001A56CF">
                      <w:pPr>
                        <w:pStyle w:val="ListParagraph"/>
                        <w:numPr>
                          <w:ilvl w:val="0"/>
                          <w:numId w:val="28"/>
                        </w:numPr>
                        <w:overflowPunct/>
                        <w:autoSpaceDE/>
                        <w:autoSpaceDN/>
                        <w:adjustRightInd/>
                        <w:spacing w:after="120"/>
                        <w:ind w:left="720"/>
                        <w:contextualSpacing w:val="0"/>
                        <w:textAlignment w:val="auto"/>
                        <w:rPr>
                          <w:rFonts w:ascii="Arial" w:eastAsia="SimSun" w:hAnsi="Arial" w:cs="Arial"/>
                          <w:i/>
                          <w:iCs/>
                          <w:sz w:val="18"/>
                          <w:szCs w:val="22"/>
                        </w:rPr>
                      </w:pPr>
                      <w:r w:rsidRPr="001A56CF">
                        <w:rPr>
                          <w:rFonts w:ascii="Arial" w:eastAsia="SimSun" w:hAnsi="Arial" w:cs="Arial"/>
                          <w:i/>
                          <w:iCs/>
                          <w:sz w:val="18"/>
                          <w:szCs w:val="22"/>
                        </w:rPr>
                        <w:t>Agreement:</w:t>
                      </w:r>
                    </w:p>
                    <w:p w14:paraId="5A94849C" w14:textId="77777777" w:rsidR="001A56CF" w:rsidRPr="001A56CF" w:rsidRDefault="001A56CF" w:rsidP="001A56CF">
                      <w:pPr>
                        <w:pStyle w:val="ListParagraph"/>
                        <w:numPr>
                          <w:ilvl w:val="1"/>
                          <w:numId w:val="28"/>
                        </w:numPr>
                        <w:overflowPunct/>
                        <w:autoSpaceDE/>
                        <w:autoSpaceDN/>
                        <w:adjustRightInd/>
                        <w:spacing w:after="120" w:line="276" w:lineRule="auto"/>
                        <w:contextualSpacing w:val="0"/>
                        <w:textAlignment w:val="auto"/>
                        <w:rPr>
                          <w:rFonts w:ascii="Arial" w:eastAsia="SimSun" w:hAnsi="Arial" w:cs="Arial"/>
                          <w:i/>
                          <w:iCs/>
                          <w:sz w:val="18"/>
                          <w:szCs w:val="22"/>
                        </w:rPr>
                      </w:pPr>
                      <w:r w:rsidRPr="001A56CF">
                        <w:rPr>
                          <w:rFonts w:ascii="Arial" w:hAnsi="Arial" w:cs="Arial"/>
                          <w:i/>
                          <w:iCs/>
                          <w:sz w:val="18"/>
                          <w:szCs w:val="18"/>
                        </w:rPr>
                        <w:t xml:space="preserve"> </w:t>
                      </w:r>
                      <w:r w:rsidRPr="001A56CF">
                        <w:rPr>
                          <w:rFonts w:ascii="Arial" w:eastAsia="SimSun" w:hAnsi="Arial" w:cs="Arial"/>
                          <w:i/>
                          <w:iCs/>
                          <w:sz w:val="18"/>
                          <w:szCs w:val="22"/>
                        </w:rPr>
                        <w:t>Consider QPSK and 16QAM, further discuss whether to consider 64QAM.</w:t>
                      </w:r>
                    </w:p>
                    <w:p w14:paraId="7ABA961E" w14:textId="4A5C2B10" w:rsidR="001A56CF" w:rsidRDefault="001A56CF"/>
                    <w:p w14:paraId="28FD127C" w14:textId="77777777" w:rsidR="001A56CF" w:rsidRPr="001A56CF" w:rsidRDefault="001A56CF"/>
                  </w:txbxContent>
                </v:textbox>
                <w10:wrap type="square" anchorx="margin"/>
              </v:shape>
            </w:pict>
          </mc:Fallback>
        </mc:AlternateContent>
      </w:r>
      <w:r w:rsidR="00F2425C" w:rsidRPr="000E623B">
        <w:rPr>
          <w:rFonts w:ascii="Arial" w:hAnsi="Arial" w:cs="Arial"/>
          <w:sz w:val="18"/>
          <w:szCs w:val="18"/>
        </w:rPr>
        <w:t xml:space="preserve">RAN4 #102-e agreed </w:t>
      </w:r>
      <w:r w:rsidR="00F2425C">
        <w:rPr>
          <w:rFonts w:ascii="Arial" w:hAnsi="Arial" w:cs="Arial"/>
          <w:sz w:val="18"/>
          <w:szCs w:val="18"/>
        </w:rPr>
        <w:t xml:space="preserve">a </w:t>
      </w:r>
      <w:r w:rsidR="00F2425C" w:rsidRPr="000E623B">
        <w:rPr>
          <w:rFonts w:ascii="Arial" w:hAnsi="Arial" w:cs="Arial"/>
          <w:sz w:val="18"/>
          <w:szCs w:val="18"/>
        </w:rPr>
        <w:t>WF</w:t>
      </w:r>
      <w:r w:rsidR="00F2425C">
        <w:rPr>
          <w:rFonts w:ascii="Arial" w:hAnsi="Arial" w:cs="Arial"/>
          <w:sz w:val="18"/>
          <w:szCs w:val="18"/>
        </w:rPr>
        <w:t xml:space="preserve"> with several topics</w:t>
      </w:r>
      <w:r w:rsidR="00F2425C" w:rsidRPr="000E623B">
        <w:rPr>
          <w:rFonts w:ascii="Arial" w:hAnsi="Arial" w:cs="Arial"/>
          <w:sz w:val="18"/>
          <w:szCs w:val="18"/>
        </w:rPr>
        <w:t xml:space="preserve"> [2]:</w:t>
      </w:r>
    </w:p>
    <w:p w14:paraId="1D2CE606" w14:textId="31DDE912" w:rsidR="00CF2EDB" w:rsidRPr="00CF2EDB" w:rsidRDefault="00CF2EDB" w:rsidP="00CF2EDB"/>
    <w:p w14:paraId="278D9574" w14:textId="1C800A59" w:rsidR="00A30D48" w:rsidRDefault="00A30D48" w:rsidP="00CE7226">
      <w:r>
        <w:t xml:space="preserve">It has been discussed how to define PDSCH requirements for GEO an LEO. LEO is very different to the TN case because of the high speed of the satellite compared to the UE, whereas GEO remains stationary compared to the earth. Difference between GEO and TN seems to be mainly much longer </w:t>
      </w:r>
      <w:proofErr w:type="gramStart"/>
      <w:r>
        <w:t>round trip</w:t>
      </w:r>
      <w:proofErr w:type="gramEnd"/>
      <w:r>
        <w:t xml:space="preserve"> time due to the height of the GEO satellite orbit. Hence there doesn’t seem to be a major reason to introduce GEO requirements in addition to the legacy TN ones. </w:t>
      </w:r>
      <w:r w:rsidR="00C41FB8">
        <w:t>W</w:t>
      </w:r>
      <w:r>
        <w:t>e propose to define requirements</w:t>
      </w:r>
      <w:r w:rsidR="00C41FB8">
        <w:t xml:space="preserve"> only</w:t>
      </w:r>
      <w:r>
        <w:t xml:space="preserve"> for LEO case.</w:t>
      </w:r>
    </w:p>
    <w:p w14:paraId="1D260B91" w14:textId="0F5916F6" w:rsidR="008E43AB" w:rsidRDefault="00A30D48" w:rsidP="00CE7226">
      <w:pPr>
        <w:rPr>
          <w:rFonts w:eastAsia="SimSun"/>
          <w:szCs w:val="24"/>
        </w:rPr>
      </w:pPr>
      <w:r w:rsidRPr="00A30D48">
        <w:rPr>
          <w:b/>
          <w:bCs/>
        </w:rPr>
        <w:t xml:space="preserve">Proposal </w:t>
      </w:r>
      <w:r w:rsidR="00A60AB0">
        <w:rPr>
          <w:b/>
          <w:bCs/>
        </w:rPr>
        <w:t>1</w:t>
      </w:r>
      <w:r w:rsidRPr="00A30D48">
        <w:rPr>
          <w:b/>
          <w:bCs/>
        </w:rPr>
        <w:t>:</w:t>
      </w:r>
      <w:r>
        <w:t xml:space="preserve">  </w:t>
      </w:r>
      <w:r>
        <w:rPr>
          <w:rFonts w:eastAsia="SimSun"/>
          <w:szCs w:val="24"/>
        </w:rPr>
        <w:t>D</w:t>
      </w:r>
      <w:r w:rsidRPr="00A30D48">
        <w:rPr>
          <w:rFonts w:eastAsia="SimSun"/>
          <w:szCs w:val="24"/>
        </w:rPr>
        <w:t>efine</w:t>
      </w:r>
      <w:r>
        <w:rPr>
          <w:rFonts w:eastAsia="SimSun"/>
          <w:szCs w:val="24"/>
        </w:rPr>
        <w:t xml:space="preserve"> NTN PDSCH demodulation</w:t>
      </w:r>
      <w:r w:rsidRPr="00A30D48">
        <w:rPr>
          <w:rFonts w:eastAsia="SimSun"/>
          <w:szCs w:val="24"/>
        </w:rPr>
        <w:t xml:space="preserve"> requirements for LEO</w:t>
      </w:r>
      <w:r>
        <w:rPr>
          <w:rFonts w:eastAsia="SimSun"/>
          <w:szCs w:val="24"/>
        </w:rPr>
        <w:t xml:space="preserve"> only</w:t>
      </w:r>
      <w:r w:rsidR="005773F8">
        <w:rPr>
          <w:rFonts w:eastAsia="SimSun"/>
          <w:szCs w:val="24"/>
        </w:rPr>
        <w:t>.</w:t>
      </w:r>
    </w:p>
    <w:p w14:paraId="728E4C31" w14:textId="7105108A" w:rsidR="00D64886" w:rsidRDefault="00A01B84" w:rsidP="00CE7226">
      <w:r>
        <w:t xml:space="preserve">There is agreement to select 15kHz SCS and 10MHz bandwidth and consider 30kHz SCS with 20MHz bandwidth as additional case. Existing specification has only one RMC with 64QAM for 30kHz PDSCH. </w:t>
      </w:r>
      <w:r w:rsidR="000E5C4A">
        <w:t xml:space="preserve">Hence if 30kHz and QPSK/16QAM requirements are desired then new </w:t>
      </w:r>
      <w:proofErr w:type="gramStart"/>
      <w:r w:rsidR="000E5C4A">
        <w:t>RMC:s</w:t>
      </w:r>
      <w:proofErr w:type="gramEnd"/>
      <w:r w:rsidR="000E5C4A">
        <w:t xml:space="preserve"> would need to be introduced. </w:t>
      </w:r>
    </w:p>
    <w:p w14:paraId="2A728B4C" w14:textId="67D2A625" w:rsidR="001A56CF" w:rsidRPr="00850E2A" w:rsidRDefault="009072F8" w:rsidP="00E54820">
      <w:r w:rsidRPr="00851B42">
        <w:rPr>
          <w:b/>
          <w:bCs/>
        </w:rPr>
        <w:t xml:space="preserve">Observation </w:t>
      </w:r>
      <w:r w:rsidR="00A60AB0">
        <w:rPr>
          <w:b/>
          <w:bCs/>
        </w:rPr>
        <w:t>1</w:t>
      </w:r>
      <w:r w:rsidRPr="00851B42">
        <w:rPr>
          <w:b/>
          <w:bCs/>
        </w:rPr>
        <w:t>:</w:t>
      </w:r>
      <w:r>
        <w:rPr>
          <w:b/>
          <w:bCs/>
        </w:rPr>
        <w:t xml:space="preserve"> </w:t>
      </w:r>
      <w:r w:rsidR="00773794">
        <w:t>Existing specification has only one RMC with 64QAM for 30kHz PDSCH</w:t>
      </w:r>
      <w:r w:rsidR="005773F8">
        <w:t>.</w:t>
      </w:r>
    </w:p>
    <w:p w14:paraId="241E29BF" w14:textId="653B33C0" w:rsidR="001A56CF" w:rsidRPr="001A56CF" w:rsidRDefault="001A56CF" w:rsidP="00E54820">
      <w:pPr>
        <w:rPr>
          <w:rFonts w:ascii="Arial" w:hAnsi="Arial" w:cs="Arial"/>
          <w:i/>
          <w:iCs/>
          <w:sz w:val="18"/>
          <w:szCs w:val="18"/>
        </w:rPr>
      </w:pPr>
      <w:r w:rsidRPr="001A56CF">
        <w:rPr>
          <w:noProof/>
        </w:rPr>
        <w:lastRenderedPageBreak/>
        <mc:AlternateContent>
          <mc:Choice Requires="wps">
            <w:drawing>
              <wp:anchor distT="45720" distB="45720" distL="114300" distR="114300" simplePos="0" relativeHeight="251658242" behindDoc="0" locked="0" layoutInCell="1" allowOverlap="1" wp14:anchorId="15951964" wp14:editId="0FF6023B">
                <wp:simplePos x="0" y="0"/>
                <wp:positionH relativeFrom="margin">
                  <wp:align>left</wp:align>
                </wp:positionH>
                <wp:positionV relativeFrom="paragraph">
                  <wp:posOffset>209755</wp:posOffset>
                </wp:positionV>
                <wp:extent cx="6086475" cy="1737995"/>
                <wp:effectExtent l="0" t="0" r="28575" b="1460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737995"/>
                        </a:xfrm>
                        <a:prstGeom prst="rect">
                          <a:avLst/>
                        </a:prstGeom>
                        <a:solidFill>
                          <a:srgbClr val="FFFFFF"/>
                        </a:solidFill>
                        <a:ln w="9525">
                          <a:solidFill>
                            <a:srgbClr val="000000"/>
                          </a:solidFill>
                          <a:miter lim="800000"/>
                          <a:headEnd/>
                          <a:tailEnd/>
                        </a:ln>
                      </wps:spPr>
                      <wps:txbx>
                        <w:txbxContent>
                          <w:p w14:paraId="2EB52B7F" w14:textId="77777777" w:rsidR="001A56CF" w:rsidRPr="00C10BCC" w:rsidRDefault="001A56CF" w:rsidP="001A56CF">
                            <w:pPr>
                              <w:rPr>
                                <w:rFonts w:ascii="Arial" w:eastAsia="Malgun Gothic" w:hAnsi="Arial" w:cs="Arial"/>
                                <w:i/>
                                <w:iCs/>
                                <w:sz w:val="18"/>
                                <w:szCs w:val="18"/>
                                <w:lang w:val="en-US"/>
                              </w:rPr>
                            </w:pPr>
                            <w:r w:rsidRPr="00C10BCC">
                              <w:rPr>
                                <w:rFonts w:ascii="Arial" w:eastAsia="Malgun Gothic" w:hAnsi="Arial" w:cs="Arial"/>
                                <w:i/>
                                <w:iCs/>
                                <w:sz w:val="18"/>
                                <w:szCs w:val="18"/>
                                <w:lang w:val="en-US"/>
                              </w:rPr>
                              <w:t xml:space="preserve">Further discuss below two options </w:t>
                            </w:r>
                          </w:p>
                          <w:p w14:paraId="7752658D" w14:textId="77777777" w:rsidR="001A56CF" w:rsidRPr="00C10BCC" w:rsidRDefault="001A56CF" w:rsidP="001A56CF">
                            <w:pPr>
                              <w:pStyle w:val="ListParagraph"/>
                              <w:numPr>
                                <w:ilvl w:val="0"/>
                                <w:numId w:val="27"/>
                              </w:numPr>
                              <w:spacing w:line="259" w:lineRule="auto"/>
                              <w:contextualSpacing w:val="0"/>
                              <w:rPr>
                                <w:rFonts w:ascii="Arial" w:eastAsia="Malgun Gothic" w:hAnsi="Arial" w:cs="Arial"/>
                                <w:i/>
                                <w:iCs/>
                                <w:sz w:val="18"/>
                                <w:szCs w:val="18"/>
                                <w:lang w:eastAsia="ko-KR"/>
                              </w:rPr>
                            </w:pPr>
                            <w:r w:rsidRPr="00C10BCC">
                              <w:rPr>
                                <w:rFonts w:ascii="Arial" w:eastAsia="Malgun Gothic" w:hAnsi="Arial" w:cs="Arial"/>
                                <w:i/>
                                <w:iCs/>
                                <w:sz w:val="18"/>
                                <w:szCs w:val="18"/>
                                <w:lang w:eastAsia="ko-KR"/>
                              </w:rPr>
                              <w:t>Option 1: Supporting UL/DL 64QAM for NTN operation as optional with [per UE/per band]</w:t>
                            </w:r>
                          </w:p>
                          <w:p w14:paraId="2F0EB7D4" w14:textId="77777777" w:rsidR="001A56CF" w:rsidRPr="00C10BCC" w:rsidRDefault="001A56CF" w:rsidP="001A56CF">
                            <w:pPr>
                              <w:pStyle w:val="ListParagraph"/>
                              <w:numPr>
                                <w:ilvl w:val="0"/>
                                <w:numId w:val="27"/>
                              </w:numPr>
                              <w:spacing w:line="259" w:lineRule="auto"/>
                              <w:contextualSpacing w:val="0"/>
                              <w:rPr>
                                <w:rFonts w:ascii="Arial" w:eastAsia="Malgun Gothic" w:hAnsi="Arial" w:cs="Arial"/>
                                <w:i/>
                                <w:iCs/>
                                <w:sz w:val="18"/>
                                <w:szCs w:val="18"/>
                                <w:lang w:eastAsia="ko-KR"/>
                              </w:rPr>
                            </w:pPr>
                            <w:r w:rsidRPr="00C10BCC">
                              <w:rPr>
                                <w:rFonts w:ascii="Arial" w:eastAsia="Malgun Gothic" w:hAnsi="Arial" w:cs="Arial"/>
                                <w:i/>
                                <w:iCs/>
                                <w:sz w:val="18"/>
                                <w:szCs w:val="18"/>
                                <w:lang w:eastAsia="ko-KR"/>
                              </w:rPr>
                              <w:t xml:space="preserve">Option 2: Mandatory same as TN operation </w:t>
                            </w:r>
                          </w:p>
                          <w:p w14:paraId="62AEFF2E" w14:textId="77777777" w:rsidR="001A56CF" w:rsidRPr="00C10BCC" w:rsidRDefault="001A56CF" w:rsidP="001A56CF">
                            <w:pPr>
                              <w:rPr>
                                <w:rFonts w:ascii="Arial" w:hAnsi="Arial" w:cs="Arial"/>
                                <w:b/>
                                <w:i/>
                                <w:iCs/>
                                <w:sz w:val="18"/>
                                <w:szCs w:val="18"/>
                                <w:lang w:val="en-US" w:eastAsia="zh-CN"/>
                              </w:rPr>
                            </w:pPr>
                            <w:r w:rsidRPr="00C10BCC">
                              <w:rPr>
                                <w:rFonts w:ascii="Arial" w:hAnsi="Arial" w:cs="Arial"/>
                                <w:b/>
                                <w:i/>
                                <w:iCs/>
                                <w:sz w:val="18"/>
                                <w:szCs w:val="18"/>
                                <w:lang w:val="en-US" w:eastAsia="zh-CN"/>
                              </w:rPr>
                              <w:t xml:space="preserve">Agreement: </w:t>
                            </w:r>
                          </w:p>
                          <w:p w14:paraId="6E806645" w14:textId="2B3D3234" w:rsidR="001A56CF" w:rsidRDefault="001A56CF" w:rsidP="001A56CF">
                            <w:pPr>
                              <w:rPr>
                                <w:rFonts w:ascii="Arial" w:hAnsi="Arial" w:cs="Arial"/>
                                <w:b/>
                                <w:i/>
                                <w:iCs/>
                                <w:sz w:val="18"/>
                                <w:szCs w:val="18"/>
                                <w:lang w:val="en-US" w:eastAsia="zh-CN"/>
                              </w:rPr>
                            </w:pPr>
                            <w:r w:rsidRPr="00C10BCC">
                              <w:rPr>
                                <w:rFonts w:ascii="Arial" w:hAnsi="Arial" w:cs="Arial"/>
                                <w:b/>
                                <w:i/>
                                <w:iCs/>
                                <w:sz w:val="18"/>
                                <w:szCs w:val="18"/>
                                <w:highlight w:val="green"/>
                                <w:lang w:val="en-US" w:eastAsia="zh-CN"/>
                              </w:rPr>
                              <w:t>Supporting UL/DL 64QAM for NTN operation as optional with per band</w:t>
                            </w:r>
                            <w:r w:rsidRPr="00C10BCC">
                              <w:rPr>
                                <w:rFonts w:ascii="Arial" w:hAnsi="Arial" w:cs="Arial"/>
                                <w:b/>
                                <w:i/>
                                <w:iCs/>
                                <w:sz w:val="18"/>
                                <w:szCs w:val="18"/>
                                <w:lang w:val="en-US" w:eastAsia="zh-CN"/>
                              </w:rPr>
                              <w:t xml:space="preserve"> </w:t>
                            </w:r>
                          </w:p>
                          <w:p w14:paraId="65BBCC7B" w14:textId="77777777" w:rsidR="001A56CF" w:rsidRPr="00C10BCC" w:rsidRDefault="001A56CF" w:rsidP="001A56CF">
                            <w:pPr>
                              <w:rPr>
                                <w:rFonts w:ascii="Arial" w:hAnsi="Arial" w:cs="Arial"/>
                                <w:b/>
                                <w:i/>
                                <w:iCs/>
                                <w:sz w:val="18"/>
                                <w:szCs w:val="18"/>
                                <w:lang w:val="en-US" w:eastAsia="zh-CN"/>
                              </w:rPr>
                            </w:pPr>
                          </w:p>
                          <w:p w14:paraId="4EE047BF" w14:textId="77777777" w:rsidR="001A56CF" w:rsidRPr="00C10BCC" w:rsidRDefault="001A56CF" w:rsidP="001A56CF">
                            <w:pPr>
                              <w:rPr>
                                <w:rFonts w:ascii="Arial" w:hAnsi="Arial" w:cs="Arial"/>
                                <w:b/>
                                <w:i/>
                                <w:iCs/>
                                <w:sz w:val="18"/>
                                <w:szCs w:val="18"/>
                                <w:lang w:val="en-US" w:eastAsia="zh-CN"/>
                              </w:rPr>
                            </w:pPr>
                            <w:r w:rsidRPr="00C10BCC">
                              <w:rPr>
                                <w:rFonts w:ascii="Arial" w:hAnsi="Arial" w:cs="Arial"/>
                                <w:b/>
                                <w:i/>
                                <w:iCs/>
                                <w:sz w:val="18"/>
                                <w:szCs w:val="18"/>
                                <w:lang w:val="en-US" w:eastAsia="zh-CN"/>
                              </w:rPr>
                              <w:t>Decision:</w:t>
                            </w:r>
                            <w:r w:rsidRPr="00C10BCC">
                              <w:rPr>
                                <w:rFonts w:ascii="Arial" w:hAnsi="Arial" w:cs="Arial"/>
                                <w:b/>
                                <w:i/>
                                <w:iCs/>
                                <w:sz w:val="18"/>
                                <w:szCs w:val="18"/>
                                <w:lang w:val="en-US" w:eastAsia="zh-CN"/>
                              </w:rPr>
                              <w:tab/>
                            </w:r>
                            <w:r w:rsidRPr="00C10BCC">
                              <w:rPr>
                                <w:rFonts w:ascii="Arial" w:hAnsi="Arial" w:cs="Arial"/>
                                <w:b/>
                                <w:i/>
                                <w:iCs/>
                                <w:sz w:val="18"/>
                                <w:szCs w:val="18"/>
                                <w:lang w:val="en-US" w:eastAsia="zh-CN"/>
                              </w:rPr>
                              <w:tab/>
                            </w:r>
                            <w:r w:rsidRPr="00C10BCC">
                              <w:rPr>
                                <w:rFonts w:ascii="Arial" w:hAnsi="Arial" w:cs="Arial"/>
                                <w:b/>
                                <w:i/>
                                <w:iCs/>
                                <w:sz w:val="18"/>
                                <w:szCs w:val="18"/>
                                <w:highlight w:val="green"/>
                                <w:lang w:val="en-US" w:eastAsia="zh-CN"/>
                              </w:rPr>
                              <w:t>Approved.</w:t>
                            </w:r>
                          </w:p>
                          <w:p w14:paraId="2BAEF3C8" w14:textId="0D2D4CC5" w:rsidR="001A56CF" w:rsidRDefault="001A56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51964" id="_x0000_s1027" type="#_x0000_t202" style="position:absolute;margin-left:0;margin-top:16.5pt;width:479.25pt;height:136.8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">
                <v:textbox>
                  <w:txbxContent>
                    <w:p w14:paraId="2EB52B7F" w14:textId="77777777" w:rsidR="001A56CF" w:rsidRPr="00C10BCC" w:rsidRDefault="001A56CF" w:rsidP="001A56CF">
                      <w:pPr>
                        <w:rPr>
                          <w:rFonts w:ascii="Arial" w:eastAsia="Malgun Gothic" w:hAnsi="Arial" w:cs="Arial"/>
                          <w:i/>
                          <w:iCs/>
                          <w:sz w:val="18"/>
                          <w:szCs w:val="18"/>
                          <w:lang w:val="en-US"/>
                        </w:rPr>
                      </w:pPr>
                      <w:r w:rsidRPr="00C10BCC">
                        <w:rPr>
                          <w:rFonts w:ascii="Arial" w:eastAsia="Malgun Gothic" w:hAnsi="Arial" w:cs="Arial"/>
                          <w:i/>
                          <w:iCs/>
                          <w:sz w:val="18"/>
                          <w:szCs w:val="18"/>
                          <w:lang w:val="en-US"/>
                        </w:rPr>
                        <w:t xml:space="preserve">Further discuss below two options </w:t>
                      </w:r>
                    </w:p>
                    <w:p w14:paraId="7752658D" w14:textId="77777777" w:rsidR="001A56CF" w:rsidRPr="00C10BCC" w:rsidRDefault="001A56CF" w:rsidP="001A56CF">
                      <w:pPr>
                        <w:pStyle w:val="ListParagraph"/>
                        <w:numPr>
                          <w:ilvl w:val="0"/>
                          <w:numId w:val="27"/>
                        </w:numPr>
                        <w:spacing w:line="259" w:lineRule="auto"/>
                        <w:contextualSpacing w:val="0"/>
                        <w:rPr>
                          <w:rFonts w:ascii="Arial" w:eastAsia="Malgun Gothic" w:hAnsi="Arial" w:cs="Arial"/>
                          <w:i/>
                          <w:iCs/>
                          <w:sz w:val="18"/>
                          <w:szCs w:val="18"/>
                          <w:lang w:eastAsia="ko-KR"/>
                        </w:rPr>
                      </w:pPr>
                      <w:r w:rsidRPr="00C10BCC">
                        <w:rPr>
                          <w:rFonts w:ascii="Arial" w:eastAsia="Malgun Gothic" w:hAnsi="Arial" w:cs="Arial"/>
                          <w:i/>
                          <w:iCs/>
                          <w:sz w:val="18"/>
                          <w:szCs w:val="18"/>
                          <w:lang w:eastAsia="ko-KR"/>
                        </w:rPr>
                        <w:t>Option 1: Supporting UL/DL 64QAM for NTN operation as optional with [per UE/per band]</w:t>
                      </w:r>
                    </w:p>
                    <w:p w14:paraId="2F0EB7D4" w14:textId="77777777" w:rsidR="001A56CF" w:rsidRPr="00C10BCC" w:rsidRDefault="001A56CF" w:rsidP="001A56CF">
                      <w:pPr>
                        <w:pStyle w:val="ListParagraph"/>
                        <w:numPr>
                          <w:ilvl w:val="0"/>
                          <w:numId w:val="27"/>
                        </w:numPr>
                        <w:spacing w:line="259" w:lineRule="auto"/>
                        <w:contextualSpacing w:val="0"/>
                        <w:rPr>
                          <w:rFonts w:ascii="Arial" w:eastAsia="Malgun Gothic" w:hAnsi="Arial" w:cs="Arial"/>
                          <w:i/>
                          <w:iCs/>
                          <w:sz w:val="18"/>
                          <w:szCs w:val="18"/>
                          <w:lang w:eastAsia="ko-KR"/>
                        </w:rPr>
                      </w:pPr>
                      <w:r w:rsidRPr="00C10BCC">
                        <w:rPr>
                          <w:rFonts w:ascii="Arial" w:eastAsia="Malgun Gothic" w:hAnsi="Arial" w:cs="Arial"/>
                          <w:i/>
                          <w:iCs/>
                          <w:sz w:val="18"/>
                          <w:szCs w:val="18"/>
                          <w:lang w:eastAsia="ko-KR"/>
                        </w:rPr>
                        <w:t xml:space="preserve">Option 2: Mandatory same as TN operation </w:t>
                      </w:r>
                    </w:p>
                    <w:p w14:paraId="62AEFF2E" w14:textId="77777777" w:rsidR="001A56CF" w:rsidRPr="00C10BCC" w:rsidRDefault="001A56CF" w:rsidP="001A56CF">
                      <w:pPr>
                        <w:rPr>
                          <w:rFonts w:ascii="Arial" w:hAnsi="Arial" w:cs="Arial"/>
                          <w:b/>
                          <w:i/>
                          <w:iCs/>
                          <w:sz w:val="18"/>
                          <w:szCs w:val="18"/>
                          <w:lang w:val="en-US" w:eastAsia="zh-CN"/>
                        </w:rPr>
                      </w:pPr>
                      <w:r w:rsidRPr="00C10BCC">
                        <w:rPr>
                          <w:rFonts w:ascii="Arial" w:hAnsi="Arial" w:cs="Arial"/>
                          <w:b/>
                          <w:i/>
                          <w:iCs/>
                          <w:sz w:val="18"/>
                          <w:szCs w:val="18"/>
                          <w:lang w:val="en-US" w:eastAsia="zh-CN"/>
                        </w:rPr>
                        <w:t xml:space="preserve">Agreement: </w:t>
                      </w:r>
                    </w:p>
                    <w:p w14:paraId="6E806645" w14:textId="2B3D3234" w:rsidR="001A56CF" w:rsidRDefault="001A56CF" w:rsidP="001A56CF">
                      <w:pPr>
                        <w:rPr>
                          <w:rFonts w:ascii="Arial" w:hAnsi="Arial" w:cs="Arial"/>
                          <w:b/>
                          <w:i/>
                          <w:iCs/>
                          <w:sz w:val="18"/>
                          <w:szCs w:val="18"/>
                          <w:lang w:val="en-US" w:eastAsia="zh-CN"/>
                        </w:rPr>
                      </w:pPr>
                      <w:r w:rsidRPr="00C10BCC">
                        <w:rPr>
                          <w:rFonts w:ascii="Arial" w:hAnsi="Arial" w:cs="Arial"/>
                          <w:b/>
                          <w:i/>
                          <w:iCs/>
                          <w:sz w:val="18"/>
                          <w:szCs w:val="18"/>
                          <w:highlight w:val="green"/>
                          <w:lang w:val="en-US" w:eastAsia="zh-CN"/>
                        </w:rPr>
                        <w:t>Supporting UL/DL 64QAM for NTN operation as optional with per band</w:t>
                      </w:r>
                      <w:r w:rsidRPr="00C10BCC">
                        <w:rPr>
                          <w:rFonts w:ascii="Arial" w:hAnsi="Arial" w:cs="Arial"/>
                          <w:b/>
                          <w:i/>
                          <w:iCs/>
                          <w:sz w:val="18"/>
                          <w:szCs w:val="18"/>
                          <w:lang w:val="en-US" w:eastAsia="zh-CN"/>
                        </w:rPr>
                        <w:t xml:space="preserve"> </w:t>
                      </w:r>
                    </w:p>
                    <w:p w14:paraId="65BBCC7B" w14:textId="77777777" w:rsidR="001A56CF" w:rsidRPr="00C10BCC" w:rsidRDefault="001A56CF" w:rsidP="001A56CF">
                      <w:pPr>
                        <w:rPr>
                          <w:rFonts w:ascii="Arial" w:hAnsi="Arial" w:cs="Arial"/>
                          <w:b/>
                          <w:i/>
                          <w:iCs/>
                          <w:sz w:val="18"/>
                          <w:szCs w:val="18"/>
                          <w:lang w:val="en-US" w:eastAsia="zh-CN"/>
                        </w:rPr>
                      </w:pPr>
                    </w:p>
                    <w:p w14:paraId="4EE047BF" w14:textId="77777777" w:rsidR="001A56CF" w:rsidRPr="00C10BCC" w:rsidRDefault="001A56CF" w:rsidP="001A56CF">
                      <w:pPr>
                        <w:rPr>
                          <w:rFonts w:ascii="Arial" w:hAnsi="Arial" w:cs="Arial"/>
                          <w:b/>
                          <w:i/>
                          <w:iCs/>
                          <w:sz w:val="18"/>
                          <w:szCs w:val="18"/>
                          <w:lang w:val="en-US" w:eastAsia="zh-CN"/>
                        </w:rPr>
                      </w:pPr>
                      <w:r w:rsidRPr="00C10BCC">
                        <w:rPr>
                          <w:rFonts w:ascii="Arial" w:hAnsi="Arial" w:cs="Arial"/>
                          <w:b/>
                          <w:i/>
                          <w:iCs/>
                          <w:sz w:val="18"/>
                          <w:szCs w:val="18"/>
                          <w:lang w:val="en-US" w:eastAsia="zh-CN"/>
                        </w:rPr>
                        <w:t>Decision:</w:t>
                      </w:r>
                      <w:r w:rsidRPr="00C10BCC">
                        <w:rPr>
                          <w:rFonts w:ascii="Arial" w:hAnsi="Arial" w:cs="Arial"/>
                          <w:b/>
                          <w:i/>
                          <w:iCs/>
                          <w:sz w:val="18"/>
                          <w:szCs w:val="18"/>
                          <w:lang w:val="en-US" w:eastAsia="zh-CN"/>
                        </w:rPr>
                        <w:tab/>
                      </w:r>
                      <w:r w:rsidRPr="00C10BCC">
                        <w:rPr>
                          <w:rFonts w:ascii="Arial" w:hAnsi="Arial" w:cs="Arial"/>
                          <w:b/>
                          <w:i/>
                          <w:iCs/>
                          <w:sz w:val="18"/>
                          <w:szCs w:val="18"/>
                          <w:lang w:val="en-US" w:eastAsia="zh-CN"/>
                        </w:rPr>
                        <w:tab/>
                      </w:r>
                      <w:r w:rsidRPr="00C10BCC">
                        <w:rPr>
                          <w:rFonts w:ascii="Arial" w:hAnsi="Arial" w:cs="Arial"/>
                          <w:b/>
                          <w:i/>
                          <w:iCs/>
                          <w:sz w:val="18"/>
                          <w:szCs w:val="18"/>
                          <w:highlight w:val="green"/>
                          <w:lang w:val="en-US" w:eastAsia="zh-CN"/>
                        </w:rPr>
                        <w:t>Approved.</w:t>
                      </w:r>
                    </w:p>
                    <w:p w14:paraId="2BAEF3C8" w14:textId="0D2D4CC5" w:rsidR="001A56CF" w:rsidRDefault="001A56CF"/>
                  </w:txbxContent>
                </v:textbox>
                <w10:wrap type="square" anchorx="margin"/>
              </v:shape>
            </w:pict>
          </mc:Fallback>
        </mc:AlternateContent>
      </w:r>
      <w:r w:rsidRPr="00C10BCC">
        <w:rPr>
          <w:rFonts w:ascii="Arial" w:hAnsi="Arial" w:cs="Arial"/>
          <w:i/>
          <w:iCs/>
          <w:sz w:val="18"/>
          <w:szCs w:val="18"/>
        </w:rPr>
        <w:t>RAN4 #102-e agreement:</w:t>
      </w:r>
    </w:p>
    <w:p w14:paraId="1C4120CE" w14:textId="1EEFBE10" w:rsidR="00EE1721" w:rsidRDefault="00850E2A" w:rsidP="00F1259D">
      <w:r>
        <w:t xml:space="preserve">Modulation order for NTN PDSCH demodulation requirements has been discussed and agreement reached to introduce requirements with QPSK and 16QAM and further discuss 64QAM. 64QAM support in general has been discussed and above agreement has been made in RAN4 #102-e to make 64QAM as optional per band. </w:t>
      </w:r>
      <w:proofErr w:type="gramStart"/>
      <w:r w:rsidR="005773F8">
        <w:t>However</w:t>
      </w:r>
      <w:proofErr w:type="gramEnd"/>
      <w:r w:rsidR="005773F8">
        <w:t xml:space="preserve"> if we look at the link budget results in TR 38.821 [3], they clearly show that SNRs required by 64QAM do not exist in any of the cases with 2GHz carrier frequency. </w:t>
      </w:r>
      <w:proofErr w:type="gramStart"/>
      <w:r w:rsidR="005773F8">
        <w:t>Hence</w:t>
      </w:r>
      <w:proofErr w:type="gramEnd"/>
      <w:r w:rsidR="005773F8">
        <w:t xml:space="preserve"> we propose not to introduce 64QAM demodulation requirements for NTN PDSCH at least in this stage.</w:t>
      </w:r>
    </w:p>
    <w:p w14:paraId="42C36671" w14:textId="173CBDEC" w:rsidR="005773F8" w:rsidRPr="005773F8" w:rsidRDefault="005773F8" w:rsidP="005773F8">
      <w:pPr>
        <w:rPr>
          <w:rFonts w:eastAsia="SimSun"/>
          <w:szCs w:val="24"/>
        </w:rPr>
      </w:pPr>
      <w:r w:rsidRPr="00A30D48">
        <w:rPr>
          <w:b/>
          <w:bCs/>
        </w:rPr>
        <w:t xml:space="preserve">Proposal </w:t>
      </w:r>
      <w:r w:rsidR="00A60AB0">
        <w:rPr>
          <w:b/>
          <w:bCs/>
        </w:rPr>
        <w:t>2</w:t>
      </w:r>
      <w:r w:rsidRPr="00A30D48">
        <w:rPr>
          <w:b/>
          <w:bCs/>
        </w:rPr>
        <w:t>:</w:t>
      </w:r>
      <w:r>
        <w:t xml:space="preserve">  </w:t>
      </w:r>
      <w:r>
        <w:rPr>
          <w:rFonts w:eastAsia="SimSun"/>
          <w:szCs w:val="24"/>
        </w:rPr>
        <w:t xml:space="preserve">Do not </w:t>
      </w:r>
      <w:r>
        <w:t>introduce 64QAM demodulation requirements for NTN PDSCH.</w:t>
      </w:r>
    </w:p>
    <w:p w14:paraId="6CC907C4" w14:textId="773BD14D" w:rsidR="00F1259D" w:rsidRDefault="00F1259D" w:rsidP="00F1259D"/>
    <w:p w14:paraId="4817D9FE" w14:textId="5669C454" w:rsidR="001A56CF" w:rsidRPr="005773F8" w:rsidRDefault="001A3463" w:rsidP="00F1259D">
      <w:pPr>
        <w:pStyle w:val="Heading2"/>
      </w:pPr>
      <w:r>
        <w:t>Simulation parameters</w:t>
      </w:r>
    </w:p>
    <w:p w14:paraId="072E81F7" w14:textId="77777777" w:rsidR="007F0F07" w:rsidRDefault="007D0550" w:rsidP="00F1259D">
      <w:r>
        <w:t xml:space="preserve">Proposed simulation parameters for demodulation requirements are shown in Table 1. These parameters are for HARQ disabled case. </w:t>
      </w:r>
      <w:r w:rsidR="007803A8">
        <w:t xml:space="preserve">The parameters are assuming fixed SNR, NTN TDL-A, NTN TDL-C channel profiles and 100ns delay spread according to agreement in [2]. </w:t>
      </w:r>
    </w:p>
    <w:p w14:paraId="1567A2EB" w14:textId="7719B6AB" w:rsidR="007F0F07" w:rsidRDefault="007803A8" w:rsidP="00F1259D">
      <w:pPr>
        <w:rPr>
          <w:rFonts w:eastAsia="MS Mincho"/>
          <w:szCs w:val="24"/>
          <w:lang w:eastAsia="zh-CN"/>
        </w:rPr>
      </w:pPr>
      <w:r>
        <w:t>We have chose</w:t>
      </w:r>
      <w:r w:rsidR="00C41FB8">
        <w:t>n</w:t>
      </w:r>
      <w:r>
        <w:t xml:space="preserve"> to use k-factor of 21.6 for TDL-C channel, corresponding to </w:t>
      </w:r>
      <w:r w:rsidRPr="007B7657">
        <w:rPr>
          <w:rFonts w:eastAsia="MS Mincho"/>
          <w:szCs w:val="24"/>
          <w:lang w:eastAsia="zh-CN"/>
        </w:rPr>
        <w:t>suburban scenario with 50 degrees elevation</w:t>
      </w:r>
      <w:r w:rsidR="00E05CF2">
        <w:rPr>
          <w:rFonts w:eastAsia="MS Mincho"/>
          <w:szCs w:val="24"/>
          <w:lang w:eastAsia="zh-CN"/>
        </w:rPr>
        <w:t xml:space="preserve"> </w:t>
      </w:r>
      <w:r w:rsidR="007F0F07">
        <w:rPr>
          <w:rFonts w:eastAsia="MS Mincho"/>
          <w:szCs w:val="24"/>
          <w:lang w:eastAsia="zh-CN"/>
        </w:rPr>
        <w:t xml:space="preserve">in TR 38.811 </w:t>
      </w:r>
      <w:r w:rsidR="00E05CF2">
        <w:rPr>
          <w:rFonts w:eastAsia="MS Mincho"/>
          <w:szCs w:val="24"/>
          <w:lang w:eastAsia="zh-CN"/>
        </w:rPr>
        <w:t>[4].</w:t>
      </w:r>
      <w:r w:rsidR="007F0F07">
        <w:rPr>
          <w:rFonts w:eastAsia="MS Mincho"/>
          <w:szCs w:val="24"/>
          <w:lang w:eastAsia="zh-CN"/>
        </w:rPr>
        <w:t xml:space="preserve"> This k-factor seems to be a good compromise providing adequate difference between the LOS and NLOS conditions. </w:t>
      </w:r>
    </w:p>
    <w:p w14:paraId="1B16A8DA" w14:textId="132A2480" w:rsidR="007D0550" w:rsidRPr="00E05CF2" w:rsidRDefault="00C41FB8" w:rsidP="00F1259D">
      <w:r>
        <w:rPr>
          <w:rFonts w:eastAsia="MS Mincho"/>
          <w:szCs w:val="24"/>
          <w:lang w:eastAsia="zh-CN"/>
        </w:rPr>
        <w:t>I</w:t>
      </w:r>
      <w:r w:rsidR="007F0F07">
        <w:rPr>
          <w:rFonts w:eastAsia="MS Mincho"/>
          <w:szCs w:val="24"/>
          <w:lang w:eastAsia="zh-CN"/>
        </w:rPr>
        <w:t xml:space="preserve">n these simulations we have assumed UE velocity to be 3km/h as it is also in TR 38.821 [3] link simulation assumptions for S-band. </w:t>
      </w:r>
    </w:p>
    <w:p w14:paraId="43FEFC42" w14:textId="3DB95185" w:rsidR="007D0550" w:rsidRDefault="007F0F07" w:rsidP="007F0F07">
      <w:pPr>
        <w:rPr>
          <w:bCs/>
        </w:rPr>
      </w:pPr>
      <w:r>
        <w:t xml:space="preserve">We have chosen to use two existing </w:t>
      </w:r>
      <w:proofErr w:type="gramStart"/>
      <w:r>
        <w:t>RMC:s</w:t>
      </w:r>
      <w:proofErr w:type="gramEnd"/>
      <w:r>
        <w:t xml:space="preserve"> with lowest SNR requirements for the simulations i.e. </w:t>
      </w:r>
      <w:r w:rsidRPr="007B7657">
        <w:rPr>
          <w:rFonts w:eastAsia="SimSun"/>
          <w:bCs/>
        </w:rPr>
        <w:t>R.PDSCH.1-1.1 FDD</w:t>
      </w:r>
      <w:r w:rsidRPr="007B7657">
        <w:rPr>
          <w:bCs/>
        </w:rPr>
        <w:t xml:space="preserve"> (QPSK)</w:t>
      </w:r>
      <w:r>
        <w:rPr>
          <w:bCs/>
        </w:rPr>
        <w:t xml:space="preserve"> and </w:t>
      </w:r>
      <w:r w:rsidRPr="007B7657">
        <w:rPr>
          <w:rFonts w:eastAsia="SimSun"/>
          <w:bCs/>
        </w:rPr>
        <w:t>R.PDSCH.1-2.1 FDD</w:t>
      </w:r>
      <w:r w:rsidRPr="007B7657">
        <w:rPr>
          <w:bCs/>
        </w:rPr>
        <w:t xml:space="preserve"> (16QAM)</w:t>
      </w:r>
      <w:r>
        <w:rPr>
          <w:bCs/>
        </w:rPr>
        <w:t>. We propose these to be used for demodulation requirements.</w:t>
      </w:r>
    </w:p>
    <w:p w14:paraId="09792A4B" w14:textId="104ED078" w:rsidR="007F0F07" w:rsidRPr="007F0F07" w:rsidRDefault="007F0F07" w:rsidP="007F0F07">
      <w:pPr>
        <w:rPr>
          <w:rFonts w:eastAsia="SimSun"/>
          <w:szCs w:val="24"/>
        </w:rPr>
      </w:pPr>
      <w:r w:rsidRPr="00A30D48">
        <w:rPr>
          <w:b/>
          <w:bCs/>
        </w:rPr>
        <w:t xml:space="preserve">Proposal </w:t>
      </w:r>
      <w:r w:rsidR="00A60AB0">
        <w:rPr>
          <w:b/>
          <w:bCs/>
        </w:rPr>
        <w:t>3</w:t>
      </w:r>
      <w:r w:rsidRPr="00A30D48">
        <w:rPr>
          <w:b/>
          <w:bCs/>
        </w:rPr>
        <w:t>:</w:t>
      </w:r>
      <w:r>
        <w:t xml:space="preserve">  Use existing </w:t>
      </w:r>
      <w:proofErr w:type="gramStart"/>
      <w:r>
        <w:t>RMC:s</w:t>
      </w:r>
      <w:proofErr w:type="gramEnd"/>
      <w:r>
        <w:t xml:space="preserve"> </w:t>
      </w:r>
      <w:r w:rsidRPr="007B7657">
        <w:rPr>
          <w:rFonts w:eastAsia="SimSun"/>
          <w:bCs/>
        </w:rPr>
        <w:t>R.PDSCH.1-1.1 FDD</w:t>
      </w:r>
      <w:r w:rsidRPr="007B7657">
        <w:rPr>
          <w:bCs/>
        </w:rPr>
        <w:t xml:space="preserve"> (QPSK)</w:t>
      </w:r>
      <w:r>
        <w:rPr>
          <w:bCs/>
        </w:rPr>
        <w:t xml:space="preserve"> and </w:t>
      </w:r>
      <w:r w:rsidRPr="007B7657">
        <w:rPr>
          <w:rFonts w:eastAsia="SimSun"/>
          <w:bCs/>
        </w:rPr>
        <w:t>R.PDSCH.1-2.1 FDD</w:t>
      </w:r>
      <w:r w:rsidRPr="007B7657">
        <w:rPr>
          <w:bCs/>
        </w:rPr>
        <w:t xml:space="preserve"> (16QAM)</w:t>
      </w:r>
      <w:r w:rsidR="009B0F52">
        <w:rPr>
          <w:bCs/>
        </w:rPr>
        <w:t xml:space="preserve"> </w:t>
      </w:r>
      <w:r>
        <w:rPr>
          <w:bCs/>
        </w:rPr>
        <w:t>for</w:t>
      </w:r>
      <w:r w:rsidR="009B0F52">
        <w:rPr>
          <w:bCs/>
        </w:rPr>
        <w:t xml:space="preserve"> NTN PDSCH</w:t>
      </w:r>
      <w:r>
        <w:rPr>
          <w:bCs/>
        </w:rPr>
        <w:t xml:space="preserve"> demodulation requirements</w:t>
      </w:r>
      <w:r w:rsidR="009B0F52">
        <w:rPr>
          <w:bCs/>
        </w:rPr>
        <w:t>.</w:t>
      </w:r>
    </w:p>
    <w:p w14:paraId="4FE554C9" w14:textId="097CFC2E" w:rsidR="007F0F07" w:rsidRPr="00E05CF2" w:rsidRDefault="007F0F07" w:rsidP="007F0F07">
      <w:r>
        <w:rPr>
          <w:rFonts w:eastAsia="MS Mincho"/>
          <w:szCs w:val="24"/>
          <w:lang w:eastAsia="zh-CN"/>
        </w:rPr>
        <w:t xml:space="preserve">We propose the parameters provided to be </w:t>
      </w:r>
      <w:proofErr w:type="gramStart"/>
      <w:r>
        <w:rPr>
          <w:rFonts w:eastAsia="MS Mincho"/>
          <w:szCs w:val="24"/>
          <w:lang w:eastAsia="zh-CN"/>
        </w:rPr>
        <w:t>taken into account</w:t>
      </w:r>
      <w:proofErr w:type="gramEnd"/>
      <w:r>
        <w:rPr>
          <w:rFonts w:eastAsia="MS Mincho"/>
          <w:szCs w:val="24"/>
          <w:lang w:eastAsia="zh-CN"/>
        </w:rPr>
        <w:t xml:space="preserve"> when parameters for NTN PDSCH demodulation requirements are decided.</w:t>
      </w:r>
    </w:p>
    <w:p w14:paraId="19B8F70A" w14:textId="3AA034E1" w:rsidR="007F0F07" w:rsidRPr="005773F8" w:rsidRDefault="007F0F07" w:rsidP="007F0F07">
      <w:pPr>
        <w:rPr>
          <w:rFonts w:eastAsia="SimSun"/>
          <w:szCs w:val="24"/>
        </w:rPr>
      </w:pPr>
      <w:r w:rsidRPr="00A30D48">
        <w:rPr>
          <w:b/>
          <w:bCs/>
        </w:rPr>
        <w:t xml:space="preserve">Proposal </w:t>
      </w:r>
      <w:r w:rsidR="00A60AB0">
        <w:rPr>
          <w:b/>
          <w:bCs/>
        </w:rPr>
        <w:t>4</w:t>
      </w:r>
      <w:r w:rsidRPr="00A30D48">
        <w:rPr>
          <w:b/>
          <w:bCs/>
        </w:rPr>
        <w:t>:</w:t>
      </w:r>
      <w:r>
        <w:t xml:space="preserve">  </w:t>
      </w:r>
      <w:r w:rsidR="00806DFD">
        <w:rPr>
          <w:rFonts w:eastAsia="SimSun"/>
          <w:szCs w:val="24"/>
        </w:rPr>
        <w:t>Use</w:t>
      </w:r>
      <w:r>
        <w:rPr>
          <w:rFonts w:eastAsia="SimSun"/>
          <w:szCs w:val="24"/>
        </w:rPr>
        <w:t xml:space="preserve"> parameters in Table </w:t>
      </w:r>
      <w:r w:rsidR="00806DFD">
        <w:rPr>
          <w:rFonts w:eastAsia="MS Mincho"/>
          <w:szCs w:val="24"/>
          <w:lang w:eastAsia="zh-CN"/>
        </w:rPr>
        <w:t xml:space="preserve">1 </w:t>
      </w:r>
      <w:r>
        <w:rPr>
          <w:rFonts w:eastAsia="MS Mincho"/>
          <w:szCs w:val="24"/>
          <w:lang w:eastAsia="zh-CN"/>
        </w:rPr>
        <w:t>for NTN PDSCH demodulation requirements.</w:t>
      </w:r>
    </w:p>
    <w:p w14:paraId="21E0E46D" w14:textId="53AE9F71" w:rsidR="00647731" w:rsidRPr="005C48A6" w:rsidRDefault="002866E8" w:rsidP="00F1259D">
      <w:r>
        <w:t>We have discussed Doppler shift and antenna configuration in our accompanying contribution [5].</w:t>
      </w:r>
    </w:p>
    <w:p w14:paraId="6615B8F3" w14:textId="6A653DFB" w:rsidR="005773F8" w:rsidRDefault="005773F8" w:rsidP="00F1259D"/>
    <w:p w14:paraId="4907C21D" w14:textId="49AEBD02" w:rsidR="005773F8" w:rsidRDefault="005773F8" w:rsidP="00F1259D"/>
    <w:p w14:paraId="4F95D3D6" w14:textId="41EC97FA" w:rsidR="005773F8" w:rsidRDefault="005773F8" w:rsidP="00F1259D"/>
    <w:p w14:paraId="2C8F267E" w14:textId="0AC46CFE" w:rsidR="005773F8" w:rsidRDefault="005773F8" w:rsidP="00F1259D"/>
    <w:p w14:paraId="4B18F544" w14:textId="1E5DA939" w:rsidR="005773F8" w:rsidRDefault="005773F8" w:rsidP="00F1259D"/>
    <w:p w14:paraId="16BD075B" w14:textId="0C68EF8A" w:rsidR="63BEF580" w:rsidRDefault="63BEF580">
      <w:r>
        <w:br w:type="page"/>
      </w:r>
    </w:p>
    <w:p w14:paraId="6B6A486F" w14:textId="77777777" w:rsidR="00FD3DDA" w:rsidRPr="00F1259D" w:rsidRDefault="00FD3DDA" w:rsidP="00F1259D"/>
    <w:p w14:paraId="410A21AF" w14:textId="4D61CF3B" w:rsidR="00F1259D" w:rsidRPr="00F1259D" w:rsidRDefault="00F1259D" w:rsidP="00F1259D">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F1259D">
        <w:rPr>
          <w:b w:val="0"/>
          <w:bCs/>
        </w:rPr>
        <w:t>Proposed simulation parameters for PDSCH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F1259D" w:rsidRPr="007B7657" w14:paraId="46FA831B" w14:textId="77777777" w:rsidTr="009500AC">
        <w:trPr>
          <w:cantSplit/>
          <w:trHeight w:val="222"/>
          <w:jc w:val="center"/>
        </w:trPr>
        <w:tc>
          <w:tcPr>
            <w:tcW w:w="6217" w:type="dxa"/>
            <w:gridSpan w:val="2"/>
          </w:tcPr>
          <w:p w14:paraId="747D4F43" w14:textId="77777777" w:rsidR="00F1259D" w:rsidRPr="007B7657" w:rsidRDefault="00F1259D" w:rsidP="009500AC">
            <w:pPr>
              <w:pStyle w:val="TAH"/>
              <w:rPr>
                <w:rFonts w:ascii="Times New Roman" w:eastAsia="MS Mincho" w:hAnsi="Times New Roman"/>
                <w:bCs/>
                <w:sz w:val="20"/>
                <w:szCs w:val="24"/>
                <w:lang w:eastAsia="zh-CN"/>
              </w:rPr>
            </w:pPr>
            <w:r w:rsidRPr="007B7657">
              <w:rPr>
                <w:rFonts w:ascii="Times New Roman" w:eastAsia="MS Mincho" w:hAnsi="Times New Roman"/>
                <w:bCs/>
                <w:sz w:val="20"/>
                <w:szCs w:val="24"/>
                <w:lang w:eastAsia="zh-CN"/>
              </w:rPr>
              <w:t>Parameter</w:t>
            </w:r>
          </w:p>
        </w:tc>
        <w:tc>
          <w:tcPr>
            <w:tcW w:w="2211" w:type="dxa"/>
          </w:tcPr>
          <w:p w14:paraId="0656B215" w14:textId="77777777" w:rsidR="00F1259D" w:rsidRPr="007B7657" w:rsidRDefault="00F1259D" w:rsidP="009500AC">
            <w:pPr>
              <w:pStyle w:val="TAH"/>
              <w:rPr>
                <w:rFonts w:ascii="Times New Roman" w:eastAsia="MS Mincho" w:hAnsi="Times New Roman"/>
                <w:bCs/>
                <w:sz w:val="20"/>
                <w:szCs w:val="24"/>
                <w:lang w:eastAsia="zh-CN"/>
              </w:rPr>
            </w:pPr>
            <w:r w:rsidRPr="007B7657">
              <w:rPr>
                <w:rFonts w:ascii="Times New Roman" w:eastAsia="MS Mincho" w:hAnsi="Times New Roman"/>
                <w:bCs/>
                <w:sz w:val="20"/>
                <w:szCs w:val="24"/>
                <w:lang w:eastAsia="zh-CN"/>
              </w:rPr>
              <w:t>Value</w:t>
            </w:r>
          </w:p>
        </w:tc>
      </w:tr>
      <w:tr w:rsidR="00F1259D" w:rsidRPr="007B7657" w14:paraId="42BFE321" w14:textId="77777777" w:rsidTr="009500AC">
        <w:trPr>
          <w:cantSplit/>
          <w:trHeight w:val="434"/>
          <w:jc w:val="center"/>
        </w:trPr>
        <w:tc>
          <w:tcPr>
            <w:tcW w:w="6217" w:type="dxa"/>
            <w:gridSpan w:val="2"/>
          </w:tcPr>
          <w:p w14:paraId="1384747C" w14:textId="77777777" w:rsidR="00F1259D" w:rsidRPr="007B7657" w:rsidRDefault="00F1259D" w:rsidP="009500AC">
            <w:pPr>
              <w:pStyle w:val="TAH"/>
              <w:jc w:val="left"/>
              <w:rPr>
                <w:rFonts w:ascii="Times New Roman" w:eastAsia="DengXian" w:hAnsi="Times New Roman"/>
                <w:b w:val="0"/>
                <w:sz w:val="20"/>
                <w:szCs w:val="24"/>
                <w:lang w:val="zh-CN" w:eastAsia="zh-CN"/>
              </w:rPr>
            </w:pPr>
            <w:r w:rsidRPr="007B7657">
              <w:rPr>
                <w:rFonts w:ascii="Times New Roman" w:eastAsia="MS Mincho" w:hAnsi="Times New Roman"/>
                <w:b w:val="0"/>
                <w:sz w:val="20"/>
                <w:szCs w:val="24"/>
                <w:lang w:eastAsia="zh-CN"/>
              </w:rPr>
              <w:t>Number of SAN antennas/UE antennas</w:t>
            </w:r>
          </w:p>
        </w:tc>
        <w:tc>
          <w:tcPr>
            <w:tcW w:w="2211" w:type="dxa"/>
          </w:tcPr>
          <w:p w14:paraId="5B756C12" w14:textId="77777777" w:rsidR="00F1259D" w:rsidRPr="007B7657" w:rsidRDefault="00F1259D" w:rsidP="009500AC">
            <w:pPr>
              <w:pStyle w:val="TAH"/>
              <w:rPr>
                <w:rFonts w:ascii="Times New Roman" w:eastAsia="MS Mincho" w:hAnsi="Times New Roman"/>
                <w:b w:val="0"/>
                <w:sz w:val="20"/>
                <w:szCs w:val="24"/>
                <w:lang w:val="zh-CN" w:eastAsia="zh-CN"/>
              </w:rPr>
            </w:pPr>
            <w:r w:rsidRPr="007B7657">
              <w:rPr>
                <w:rFonts w:ascii="Times New Roman" w:eastAsia="MS Mincho" w:hAnsi="Times New Roman"/>
                <w:b w:val="0"/>
                <w:sz w:val="20"/>
                <w:szCs w:val="24"/>
                <w:lang w:eastAsia="zh-CN"/>
              </w:rPr>
              <w:t>1x2</w:t>
            </w:r>
          </w:p>
        </w:tc>
      </w:tr>
      <w:tr w:rsidR="00C60766" w:rsidRPr="007B7657" w14:paraId="1EC2E60C" w14:textId="77777777" w:rsidTr="009500AC">
        <w:trPr>
          <w:cantSplit/>
          <w:trHeight w:val="434"/>
          <w:jc w:val="center"/>
        </w:trPr>
        <w:tc>
          <w:tcPr>
            <w:tcW w:w="6217" w:type="dxa"/>
            <w:gridSpan w:val="2"/>
          </w:tcPr>
          <w:p w14:paraId="3DFF8E16" w14:textId="00BEDA82" w:rsidR="00C60766" w:rsidRPr="005773F8" w:rsidRDefault="00C60766" w:rsidP="009500AC">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Carrier frequency</w:t>
            </w:r>
          </w:p>
        </w:tc>
        <w:tc>
          <w:tcPr>
            <w:tcW w:w="2211" w:type="dxa"/>
          </w:tcPr>
          <w:p w14:paraId="0FFAACC6" w14:textId="0A58B434" w:rsidR="00C60766" w:rsidRPr="005773F8" w:rsidRDefault="00C60766" w:rsidP="009500AC">
            <w:pPr>
              <w:pStyle w:val="TAH"/>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2 GHz</w:t>
            </w:r>
          </w:p>
        </w:tc>
      </w:tr>
      <w:tr w:rsidR="00B8237F" w:rsidRPr="007B7657" w14:paraId="1E65DD65" w14:textId="77777777" w:rsidTr="009500AC">
        <w:trPr>
          <w:cantSplit/>
          <w:trHeight w:val="434"/>
          <w:jc w:val="center"/>
        </w:trPr>
        <w:tc>
          <w:tcPr>
            <w:tcW w:w="6217" w:type="dxa"/>
            <w:gridSpan w:val="2"/>
          </w:tcPr>
          <w:p w14:paraId="50EC9A60" w14:textId="5350B559" w:rsidR="00B8237F" w:rsidRPr="00B8237F" w:rsidRDefault="00B8237F" w:rsidP="009500AC">
            <w:pPr>
              <w:pStyle w:val="TAH"/>
              <w:jc w:val="left"/>
              <w:rPr>
                <w:rFonts w:ascii="Times New Roman" w:eastAsia="MS Mincho" w:hAnsi="Times New Roman"/>
                <w:b w:val="0"/>
                <w:sz w:val="20"/>
                <w:szCs w:val="24"/>
                <w:lang w:eastAsia="zh-CN"/>
              </w:rPr>
            </w:pPr>
            <w:r>
              <w:rPr>
                <w:rFonts w:ascii="Times New Roman" w:eastAsia="MS Mincho" w:hAnsi="Times New Roman"/>
                <w:b w:val="0"/>
                <w:sz w:val="20"/>
                <w:szCs w:val="24"/>
                <w:lang w:eastAsia="zh-CN"/>
              </w:rPr>
              <w:t>Residual frequency offset</w:t>
            </w:r>
          </w:p>
        </w:tc>
        <w:tc>
          <w:tcPr>
            <w:tcW w:w="2211" w:type="dxa"/>
          </w:tcPr>
          <w:p w14:paraId="008580C9" w14:textId="51B7B5C1" w:rsidR="009E2408" w:rsidRDefault="009E2408" w:rsidP="009500AC">
            <w:pPr>
              <w:pStyle w:val="TAH"/>
              <w:rPr>
                <w:rFonts w:ascii="Times New Roman" w:eastAsia="MS Mincho" w:hAnsi="Times New Roman"/>
                <w:b w:val="0"/>
                <w:sz w:val="20"/>
                <w:szCs w:val="24"/>
                <w:lang w:eastAsia="zh-CN"/>
              </w:rPr>
            </w:pPr>
            <w:r>
              <w:rPr>
                <w:rFonts w:ascii="Times New Roman" w:eastAsia="MS Mincho" w:hAnsi="Times New Roman"/>
                <w:b w:val="0"/>
                <w:sz w:val="20"/>
                <w:szCs w:val="24"/>
                <w:lang w:eastAsia="zh-CN"/>
              </w:rPr>
              <w:t>No FO,</w:t>
            </w:r>
          </w:p>
          <w:p w14:paraId="1FEB3BE7" w14:textId="11DA5898" w:rsidR="00B8237F" w:rsidRPr="00B8237F" w:rsidRDefault="00B8237F" w:rsidP="009500AC">
            <w:pPr>
              <w:pStyle w:val="TAH"/>
              <w:rPr>
                <w:rFonts w:ascii="Times New Roman" w:eastAsia="MS Mincho" w:hAnsi="Times New Roman"/>
                <w:b w:val="0"/>
                <w:sz w:val="20"/>
                <w:szCs w:val="24"/>
                <w:lang w:eastAsia="zh-CN"/>
              </w:rPr>
            </w:pPr>
            <w:r>
              <w:rPr>
                <w:rFonts w:ascii="Times New Roman" w:eastAsia="MS Mincho" w:hAnsi="Times New Roman"/>
                <w:b w:val="0"/>
                <w:sz w:val="20"/>
                <w:szCs w:val="24"/>
                <w:lang w:eastAsia="zh-CN"/>
              </w:rPr>
              <w:t>0.1ppm (200Hz)</w:t>
            </w:r>
          </w:p>
        </w:tc>
      </w:tr>
      <w:tr w:rsidR="00F1259D" w:rsidRPr="007B7657" w14:paraId="5B72439F" w14:textId="77777777" w:rsidTr="009500AC">
        <w:trPr>
          <w:cantSplit/>
          <w:trHeight w:val="434"/>
          <w:jc w:val="center"/>
        </w:trPr>
        <w:tc>
          <w:tcPr>
            <w:tcW w:w="6217" w:type="dxa"/>
            <w:gridSpan w:val="2"/>
          </w:tcPr>
          <w:p w14:paraId="567934BD"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 xml:space="preserve">Channel model </w:t>
            </w:r>
          </w:p>
        </w:tc>
        <w:tc>
          <w:tcPr>
            <w:tcW w:w="2211" w:type="dxa"/>
          </w:tcPr>
          <w:p w14:paraId="02E92901"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NTN-TDLA 100 ns (NLOS)</w:t>
            </w:r>
          </w:p>
          <w:p w14:paraId="45D6C5E2"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NTN-TDLC 100ns (LOS)</w:t>
            </w:r>
          </w:p>
        </w:tc>
      </w:tr>
      <w:tr w:rsidR="00F1259D" w:rsidRPr="007B7657" w14:paraId="274EAE59" w14:textId="77777777" w:rsidTr="009500AC">
        <w:trPr>
          <w:cantSplit/>
          <w:trHeight w:val="434"/>
          <w:jc w:val="center"/>
        </w:trPr>
        <w:tc>
          <w:tcPr>
            <w:tcW w:w="6217" w:type="dxa"/>
            <w:gridSpan w:val="2"/>
          </w:tcPr>
          <w:p w14:paraId="49991768"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Channel model k-factor</w:t>
            </w:r>
          </w:p>
        </w:tc>
        <w:tc>
          <w:tcPr>
            <w:tcW w:w="2211" w:type="dxa"/>
          </w:tcPr>
          <w:p w14:paraId="1123D929"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21.6 (corresponds to suburban scenario with 50 degrees elevation)</w:t>
            </w:r>
          </w:p>
        </w:tc>
      </w:tr>
      <w:tr w:rsidR="00C60766" w:rsidRPr="007B7657" w14:paraId="2EF5954B" w14:textId="77777777" w:rsidTr="009500AC">
        <w:trPr>
          <w:cantSplit/>
          <w:trHeight w:val="434"/>
          <w:jc w:val="center"/>
        </w:trPr>
        <w:tc>
          <w:tcPr>
            <w:tcW w:w="6217" w:type="dxa"/>
            <w:gridSpan w:val="2"/>
          </w:tcPr>
          <w:p w14:paraId="6B4D2944" w14:textId="2E87C0AE" w:rsidR="00C60766" w:rsidRPr="005773F8" w:rsidRDefault="00C60766" w:rsidP="009500AC">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UE velocity</w:t>
            </w:r>
          </w:p>
        </w:tc>
        <w:tc>
          <w:tcPr>
            <w:tcW w:w="2211" w:type="dxa"/>
          </w:tcPr>
          <w:p w14:paraId="0A350460" w14:textId="46F751CD" w:rsidR="00C60766" w:rsidRPr="005773F8" w:rsidRDefault="00C60766" w:rsidP="009500AC">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3 km/h</w:t>
            </w:r>
          </w:p>
        </w:tc>
      </w:tr>
      <w:tr w:rsidR="00F1259D" w:rsidRPr="007B7657" w14:paraId="1655E918" w14:textId="77777777" w:rsidTr="009500AC">
        <w:trPr>
          <w:cantSplit/>
          <w:trHeight w:val="434"/>
          <w:jc w:val="center"/>
        </w:trPr>
        <w:tc>
          <w:tcPr>
            <w:tcW w:w="6217" w:type="dxa"/>
            <w:gridSpan w:val="2"/>
          </w:tcPr>
          <w:p w14:paraId="10834581"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MCS</w:t>
            </w:r>
          </w:p>
        </w:tc>
        <w:tc>
          <w:tcPr>
            <w:tcW w:w="2211" w:type="dxa"/>
          </w:tcPr>
          <w:p w14:paraId="03E9814F" w14:textId="77777777" w:rsidR="00F1259D" w:rsidRPr="005773F8" w:rsidRDefault="00F1259D" w:rsidP="009500AC">
            <w:pPr>
              <w:pStyle w:val="TAH"/>
              <w:jc w:val="left"/>
              <w:rPr>
                <w:rFonts w:ascii="Times New Roman" w:eastAsia="MS Mincho" w:hAnsi="Times New Roman"/>
                <w:b w:val="0"/>
                <w:sz w:val="20"/>
                <w:szCs w:val="24"/>
                <w:lang w:eastAsia="zh-CN"/>
              </w:rPr>
            </w:pPr>
            <w:r w:rsidRPr="005773F8">
              <w:rPr>
                <w:rFonts w:ascii="Times New Roman" w:eastAsia="MS Mincho" w:hAnsi="Times New Roman"/>
                <w:b w:val="0"/>
                <w:sz w:val="20"/>
                <w:szCs w:val="24"/>
                <w:lang w:eastAsia="zh-CN"/>
              </w:rPr>
              <w:t>4 (</w:t>
            </w:r>
            <w:r w:rsidR="005773F8" w:rsidRPr="005773F8">
              <w:rPr>
                <w:rFonts w:ascii="Times New Roman" w:eastAsia="MS Mincho" w:hAnsi="Times New Roman"/>
                <w:b w:val="0"/>
                <w:sz w:val="20"/>
                <w:szCs w:val="24"/>
                <w:lang w:eastAsia="zh-CN"/>
              </w:rPr>
              <w:t xml:space="preserve">QPSK, </w:t>
            </w:r>
            <w:r w:rsidRPr="005773F8">
              <w:rPr>
                <w:rFonts w:ascii="Times New Roman" w:eastAsia="MS Mincho" w:hAnsi="Times New Roman"/>
                <w:b w:val="0"/>
                <w:sz w:val="20"/>
                <w:szCs w:val="24"/>
                <w:lang w:eastAsia="zh-CN"/>
              </w:rPr>
              <w:t>64QAM MCS table)</w:t>
            </w:r>
          </w:p>
          <w:p w14:paraId="170E300C" w14:textId="7617BCAB" w:rsidR="005773F8" w:rsidRPr="005773F8" w:rsidRDefault="005773F8" w:rsidP="009500AC">
            <w:pPr>
              <w:pStyle w:val="TAH"/>
              <w:jc w:val="left"/>
              <w:rPr>
                <w:rFonts w:ascii="Times New Roman" w:eastAsia="MS Mincho" w:hAnsi="Times New Roman"/>
                <w:b w:val="0"/>
                <w:sz w:val="20"/>
                <w:szCs w:val="24"/>
                <w:highlight w:val="yellow"/>
                <w:lang w:eastAsia="zh-CN"/>
              </w:rPr>
            </w:pPr>
            <w:r w:rsidRPr="005773F8">
              <w:rPr>
                <w:rFonts w:ascii="Times New Roman" w:eastAsia="MS Mincho" w:hAnsi="Times New Roman"/>
                <w:b w:val="0"/>
                <w:sz w:val="20"/>
                <w:szCs w:val="24"/>
                <w:lang w:eastAsia="zh-CN"/>
              </w:rPr>
              <w:t>13 (16QAM, 64QAM MCS table)</w:t>
            </w:r>
          </w:p>
        </w:tc>
      </w:tr>
      <w:tr w:rsidR="00F1259D" w:rsidRPr="004F3EA6" w14:paraId="11335F13" w14:textId="77777777" w:rsidTr="009500AC">
        <w:trPr>
          <w:cantSplit/>
          <w:trHeight w:val="434"/>
          <w:jc w:val="center"/>
        </w:trPr>
        <w:tc>
          <w:tcPr>
            <w:tcW w:w="6217" w:type="dxa"/>
            <w:gridSpan w:val="2"/>
          </w:tcPr>
          <w:p w14:paraId="78DC020D" w14:textId="77777777" w:rsidR="00F1259D" w:rsidRPr="007B7657" w:rsidRDefault="00F1259D" w:rsidP="009500AC">
            <w:pPr>
              <w:pStyle w:val="TAH"/>
              <w:jc w:val="left"/>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Reference measurement channel</w:t>
            </w:r>
          </w:p>
        </w:tc>
        <w:tc>
          <w:tcPr>
            <w:tcW w:w="2211" w:type="dxa"/>
          </w:tcPr>
          <w:p w14:paraId="2B479FBD" w14:textId="77777777" w:rsidR="00F1259D" w:rsidRPr="007B7657" w:rsidRDefault="00F1259D" w:rsidP="009500AC">
            <w:pPr>
              <w:pStyle w:val="TAH"/>
              <w:jc w:val="left"/>
              <w:rPr>
                <w:rFonts w:ascii="Times New Roman" w:hAnsi="Times New Roman"/>
                <w:b w:val="0"/>
                <w:bCs/>
                <w:sz w:val="20"/>
              </w:rPr>
            </w:pPr>
            <w:proofErr w:type="gramStart"/>
            <w:r w:rsidRPr="00791148">
              <w:rPr>
                <w:rFonts w:ascii="Times New Roman" w:eastAsia="SimSun" w:hAnsi="Times New Roman"/>
                <w:b w:val="0"/>
                <w:bCs/>
                <w:sz w:val="20"/>
              </w:rPr>
              <w:t>R.PDSCH</w:t>
            </w:r>
            <w:proofErr w:type="gramEnd"/>
            <w:r w:rsidRPr="00791148">
              <w:rPr>
                <w:rFonts w:ascii="Times New Roman" w:eastAsia="SimSun" w:hAnsi="Times New Roman"/>
                <w:b w:val="0"/>
                <w:bCs/>
                <w:sz w:val="20"/>
              </w:rPr>
              <w:t>.1-1.1 FDD</w:t>
            </w:r>
            <w:r w:rsidRPr="007B7657">
              <w:rPr>
                <w:rFonts w:ascii="Times New Roman" w:hAnsi="Times New Roman"/>
                <w:b w:val="0"/>
                <w:bCs/>
                <w:sz w:val="20"/>
              </w:rPr>
              <w:t xml:space="preserve"> (QPSK)</w:t>
            </w:r>
          </w:p>
          <w:p w14:paraId="75C7E89A" w14:textId="77777777" w:rsidR="00F1259D" w:rsidRPr="007B7657" w:rsidRDefault="00F1259D" w:rsidP="009500AC">
            <w:pPr>
              <w:pStyle w:val="TAH"/>
              <w:jc w:val="left"/>
              <w:rPr>
                <w:rFonts w:ascii="Times New Roman" w:eastAsia="MS Mincho" w:hAnsi="Times New Roman"/>
                <w:b w:val="0"/>
                <w:sz w:val="20"/>
                <w:szCs w:val="24"/>
                <w:lang w:eastAsia="zh-CN"/>
              </w:rPr>
            </w:pPr>
            <w:proofErr w:type="gramStart"/>
            <w:r w:rsidRPr="00791148">
              <w:rPr>
                <w:rFonts w:ascii="Times New Roman" w:eastAsia="SimSun" w:hAnsi="Times New Roman"/>
                <w:b w:val="0"/>
                <w:bCs/>
                <w:sz w:val="20"/>
              </w:rPr>
              <w:t>R.PDSCH</w:t>
            </w:r>
            <w:proofErr w:type="gramEnd"/>
            <w:r w:rsidRPr="00791148">
              <w:rPr>
                <w:rFonts w:ascii="Times New Roman" w:eastAsia="SimSun" w:hAnsi="Times New Roman"/>
                <w:b w:val="0"/>
                <w:bCs/>
                <w:sz w:val="20"/>
              </w:rPr>
              <w:t>.1-2.1 FDD</w:t>
            </w:r>
            <w:r w:rsidRPr="007B7657">
              <w:rPr>
                <w:rFonts w:ascii="Times New Roman" w:hAnsi="Times New Roman"/>
                <w:b w:val="0"/>
                <w:bCs/>
                <w:sz w:val="20"/>
              </w:rPr>
              <w:t xml:space="preserve"> (16QAM)</w:t>
            </w:r>
          </w:p>
        </w:tc>
      </w:tr>
      <w:tr w:rsidR="00F1259D" w:rsidRPr="007B7657" w14:paraId="06350343" w14:textId="77777777" w:rsidTr="009500AC">
        <w:trPr>
          <w:cantSplit/>
          <w:trHeight w:val="212"/>
          <w:jc w:val="center"/>
        </w:trPr>
        <w:tc>
          <w:tcPr>
            <w:tcW w:w="2836" w:type="dxa"/>
            <w:tcBorders>
              <w:top w:val="single" w:sz="4" w:space="0" w:color="auto"/>
              <w:bottom w:val="nil"/>
              <w:right w:val="single" w:sz="4" w:space="0" w:color="auto"/>
            </w:tcBorders>
            <w:shd w:val="clear" w:color="auto" w:fill="auto"/>
          </w:tcPr>
          <w:p w14:paraId="7AD30A94"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HARQ</w:t>
            </w:r>
          </w:p>
        </w:tc>
        <w:tc>
          <w:tcPr>
            <w:tcW w:w="3381" w:type="dxa"/>
            <w:tcBorders>
              <w:left w:val="single" w:sz="4" w:space="0" w:color="auto"/>
            </w:tcBorders>
          </w:tcPr>
          <w:p w14:paraId="0D49D631"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Maximum number of HARQ transmissions</w:t>
            </w:r>
          </w:p>
        </w:tc>
        <w:tc>
          <w:tcPr>
            <w:tcW w:w="2211" w:type="dxa"/>
          </w:tcPr>
          <w:p w14:paraId="64AAC42E"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1</w:t>
            </w:r>
          </w:p>
        </w:tc>
      </w:tr>
      <w:tr w:rsidR="00F1259D" w:rsidRPr="007B7657" w14:paraId="1560AA1A" w14:textId="77777777" w:rsidTr="009500AC">
        <w:trPr>
          <w:cantSplit/>
          <w:trHeight w:val="222"/>
          <w:jc w:val="center"/>
        </w:trPr>
        <w:tc>
          <w:tcPr>
            <w:tcW w:w="2836" w:type="dxa"/>
            <w:tcBorders>
              <w:top w:val="nil"/>
              <w:bottom w:val="single" w:sz="4" w:space="0" w:color="auto"/>
              <w:right w:val="single" w:sz="4" w:space="0" w:color="auto"/>
            </w:tcBorders>
            <w:shd w:val="clear" w:color="auto" w:fill="auto"/>
          </w:tcPr>
          <w:p w14:paraId="3ACAE00E"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14025434"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RV sequence</w:t>
            </w:r>
          </w:p>
        </w:tc>
        <w:tc>
          <w:tcPr>
            <w:tcW w:w="2211" w:type="dxa"/>
          </w:tcPr>
          <w:p w14:paraId="3864FD92"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N/A</w:t>
            </w:r>
          </w:p>
        </w:tc>
      </w:tr>
      <w:tr w:rsidR="00F1259D" w:rsidRPr="007B7657" w14:paraId="20EF7405" w14:textId="77777777" w:rsidTr="009500AC">
        <w:trPr>
          <w:cantSplit/>
          <w:trHeight w:val="212"/>
          <w:jc w:val="center"/>
        </w:trPr>
        <w:tc>
          <w:tcPr>
            <w:tcW w:w="2836" w:type="dxa"/>
            <w:tcBorders>
              <w:top w:val="single" w:sz="4" w:space="0" w:color="auto"/>
              <w:bottom w:val="nil"/>
              <w:right w:val="single" w:sz="4" w:space="0" w:color="auto"/>
            </w:tcBorders>
            <w:shd w:val="clear" w:color="auto" w:fill="auto"/>
          </w:tcPr>
          <w:p w14:paraId="386A55AD"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DM-RS</w:t>
            </w:r>
          </w:p>
        </w:tc>
        <w:tc>
          <w:tcPr>
            <w:tcW w:w="3381" w:type="dxa"/>
            <w:tcBorders>
              <w:left w:val="single" w:sz="4" w:space="0" w:color="auto"/>
            </w:tcBorders>
          </w:tcPr>
          <w:p w14:paraId="6265AA75"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configuration type</w:t>
            </w:r>
          </w:p>
        </w:tc>
        <w:tc>
          <w:tcPr>
            <w:tcW w:w="2211" w:type="dxa"/>
          </w:tcPr>
          <w:p w14:paraId="714937D2"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1</w:t>
            </w:r>
          </w:p>
        </w:tc>
      </w:tr>
      <w:tr w:rsidR="00F1259D" w:rsidRPr="007B7657" w14:paraId="0F07CE8F" w14:textId="77777777" w:rsidTr="009500AC">
        <w:trPr>
          <w:cantSplit/>
          <w:trHeight w:val="212"/>
          <w:jc w:val="center"/>
        </w:trPr>
        <w:tc>
          <w:tcPr>
            <w:tcW w:w="2836" w:type="dxa"/>
            <w:tcBorders>
              <w:top w:val="nil"/>
              <w:bottom w:val="nil"/>
              <w:right w:val="single" w:sz="4" w:space="0" w:color="auto"/>
            </w:tcBorders>
            <w:shd w:val="clear" w:color="auto" w:fill="auto"/>
          </w:tcPr>
          <w:p w14:paraId="1D4299B1"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1F0EE5C8"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duration</w:t>
            </w:r>
          </w:p>
        </w:tc>
        <w:tc>
          <w:tcPr>
            <w:tcW w:w="2211" w:type="dxa"/>
          </w:tcPr>
          <w:p w14:paraId="1991F244"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single-symbol DM-RS</w:t>
            </w:r>
          </w:p>
        </w:tc>
      </w:tr>
      <w:tr w:rsidR="00F1259D" w:rsidRPr="007B7657" w14:paraId="578C5919" w14:textId="77777777" w:rsidTr="009500AC">
        <w:trPr>
          <w:cantSplit/>
          <w:trHeight w:val="222"/>
          <w:jc w:val="center"/>
        </w:trPr>
        <w:tc>
          <w:tcPr>
            <w:tcW w:w="2836" w:type="dxa"/>
            <w:tcBorders>
              <w:top w:val="nil"/>
              <w:bottom w:val="nil"/>
              <w:right w:val="single" w:sz="4" w:space="0" w:color="auto"/>
            </w:tcBorders>
            <w:shd w:val="clear" w:color="auto" w:fill="auto"/>
          </w:tcPr>
          <w:p w14:paraId="398BEBBD"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47DF7672"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Additional DM-RS position</w:t>
            </w:r>
          </w:p>
        </w:tc>
        <w:tc>
          <w:tcPr>
            <w:tcW w:w="2211" w:type="dxa"/>
          </w:tcPr>
          <w:p w14:paraId="62CFC383"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Depends on RMC</w:t>
            </w:r>
          </w:p>
        </w:tc>
      </w:tr>
      <w:tr w:rsidR="00F1259D" w:rsidRPr="007B7657" w14:paraId="31B8BC58" w14:textId="77777777" w:rsidTr="009500AC">
        <w:trPr>
          <w:cantSplit/>
          <w:trHeight w:val="434"/>
          <w:jc w:val="center"/>
        </w:trPr>
        <w:tc>
          <w:tcPr>
            <w:tcW w:w="2836" w:type="dxa"/>
            <w:tcBorders>
              <w:top w:val="nil"/>
              <w:bottom w:val="nil"/>
              <w:right w:val="single" w:sz="4" w:space="0" w:color="auto"/>
            </w:tcBorders>
            <w:shd w:val="clear" w:color="auto" w:fill="auto"/>
          </w:tcPr>
          <w:p w14:paraId="3E42EC20"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28694B83"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Number of DM-RS CDM group(s) without data</w:t>
            </w:r>
          </w:p>
        </w:tc>
        <w:tc>
          <w:tcPr>
            <w:tcW w:w="2211" w:type="dxa"/>
          </w:tcPr>
          <w:p w14:paraId="6A82A9CB"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1</w:t>
            </w:r>
          </w:p>
        </w:tc>
      </w:tr>
      <w:tr w:rsidR="00F1259D" w:rsidRPr="007B7657" w14:paraId="55614F9C" w14:textId="77777777" w:rsidTr="009500AC">
        <w:trPr>
          <w:cantSplit/>
          <w:trHeight w:val="212"/>
          <w:jc w:val="center"/>
        </w:trPr>
        <w:tc>
          <w:tcPr>
            <w:tcW w:w="2836" w:type="dxa"/>
            <w:tcBorders>
              <w:top w:val="nil"/>
              <w:bottom w:val="nil"/>
              <w:right w:val="single" w:sz="4" w:space="0" w:color="auto"/>
            </w:tcBorders>
            <w:shd w:val="clear" w:color="auto" w:fill="auto"/>
          </w:tcPr>
          <w:p w14:paraId="171E4F84"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00DD42BD" w14:textId="1EA0957A"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Ratio of P</w:t>
            </w:r>
            <w:r w:rsidR="008B297A" w:rsidRPr="00BE492F">
              <w:rPr>
                <w:rFonts w:ascii="Times New Roman" w:eastAsia="MS Mincho" w:hAnsi="Times New Roman"/>
                <w:sz w:val="20"/>
                <w:szCs w:val="24"/>
                <w:lang w:eastAsia="zh-CN"/>
              </w:rPr>
              <w:t>D</w:t>
            </w:r>
            <w:r w:rsidRPr="00BE492F">
              <w:rPr>
                <w:rFonts w:ascii="Times New Roman" w:eastAsia="MS Mincho" w:hAnsi="Times New Roman"/>
                <w:sz w:val="20"/>
                <w:szCs w:val="24"/>
                <w:lang w:eastAsia="zh-CN"/>
              </w:rPr>
              <w:t>SCH EPRE to DM-RS EPRE</w:t>
            </w:r>
          </w:p>
        </w:tc>
        <w:tc>
          <w:tcPr>
            <w:tcW w:w="2211" w:type="dxa"/>
          </w:tcPr>
          <w:p w14:paraId="43560096"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-3 dB</w:t>
            </w:r>
          </w:p>
        </w:tc>
      </w:tr>
      <w:tr w:rsidR="00F1259D" w:rsidRPr="007B7657" w14:paraId="01DF49DF" w14:textId="77777777" w:rsidTr="009500AC">
        <w:trPr>
          <w:cantSplit/>
          <w:trHeight w:val="212"/>
          <w:jc w:val="center"/>
        </w:trPr>
        <w:tc>
          <w:tcPr>
            <w:tcW w:w="2836" w:type="dxa"/>
            <w:tcBorders>
              <w:top w:val="nil"/>
              <w:bottom w:val="nil"/>
              <w:right w:val="single" w:sz="4" w:space="0" w:color="auto"/>
            </w:tcBorders>
            <w:shd w:val="clear" w:color="auto" w:fill="auto"/>
          </w:tcPr>
          <w:p w14:paraId="1138062A"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2D5141B7"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port(s)</w:t>
            </w:r>
          </w:p>
        </w:tc>
        <w:tc>
          <w:tcPr>
            <w:tcW w:w="2211" w:type="dxa"/>
          </w:tcPr>
          <w:p w14:paraId="2152D5C2"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{0}</w:t>
            </w:r>
          </w:p>
        </w:tc>
      </w:tr>
      <w:tr w:rsidR="00F1259D" w:rsidRPr="007B7657" w14:paraId="3CE9CA27" w14:textId="77777777" w:rsidTr="009500AC">
        <w:trPr>
          <w:cantSplit/>
          <w:trHeight w:val="222"/>
          <w:jc w:val="center"/>
        </w:trPr>
        <w:tc>
          <w:tcPr>
            <w:tcW w:w="2836" w:type="dxa"/>
            <w:tcBorders>
              <w:top w:val="nil"/>
              <w:bottom w:val="single" w:sz="4" w:space="0" w:color="auto"/>
              <w:right w:val="single" w:sz="4" w:space="0" w:color="auto"/>
            </w:tcBorders>
            <w:shd w:val="clear" w:color="auto" w:fill="auto"/>
          </w:tcPr>
          <w:p w14:paraId="6E21B40B"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1E050781" w14:textId="77777777" w:rsidR="00F1259D" w:rsidRPr="00BE492F" w:rsidRDefault="00F1259D" w:rsidP="009500AC">
            <w:pPr>
              <w:pStyle w:val="TAL"/>
              <w:rPr>
                <w:rFonts w:ascii="Times New Roman" w:eastAsia="MS Mincho" w:hAnsi="Times New Roman"/>
                <w:sz w:val="20"/>
                <w:szCs w:val="24"/>
                <w:lang w:eastAsia="zh-CN"/>
              </w:rPr>
            </w:pPr>
            <w:r w:rsidRPr="00BE492F">
              <w:rPr>
                <w:rFonts w:ascii="Times New Roman" w:eastAsia="MS Mincho" w:hAnsi="Times New Roman"/>
                <w:sz w:val="20"/>
                <w:szCs w:val="24"/>
                <w:lang w:eastAsia="zh-CN"/>
              </w:rPr>
              <w:t>DM-RS sequence generation</w:t>
            </w:r>
          </w:p>
        </w:tc>
        <w:tc>
          <w:tcPr>
            <w:tcW w:w="2211" w:type="dxa"/>
          </w:tcPr>
          <w:p w14:paraId="41FDB3DC" w14:textId="77777777" w:rsidR="00F1259D" w:rsidRPr="00BE492F" w:rsidRDefault="00F1259D" w:rsidP="009500AC">
            <w:pPr>
              <w:pStyle w:val="TAH"/>
              <w:rPr>
                <w:rFonts w:ascii="Times New Roman" w:eastAsia="MS Mincho" w:hAnsi="Times New Roman"/>
                <w:b w:val="0"/>
                <w:sz w:val="20"/>
                <w:szCs w:val="24"/>
                <w:lang w:eastAsia="zh-CN"/>
              </w:rPr>
            </w:pPr>
            <w:r w:rsidRPr="00BE492F">
              <w:rPr>
                <w:rFonts w:ascii="Times New Roman" w:eastAsia="MS Mincho" w:hAnsi="Times New Roman"/>
                <w:b w:val="0"/>
                <w:sz w:val="20"/>
                <w:szCs w:val="24"/>
                <w:lang w:eastAsia="zh-CN"/>
              </w:rPr>
              <w:t xml:space="preserve">NID0=49, </w:t>
            </w:r>
            <w:proofErr w:type="spellStart"/>
            <w:r w:rsidRPr="00BE492F">
              <w:rPr>
                <w:rFonts w:ascii="Times New Roman" w:eastAsia="MS Mincho" w:hAnsi="Times New Roman"/>
                <w:b w:val="0"/>
                <w:sz w:val="20"/>
                <w:szCs w:val="24"/>
                <w:lang w:eastAsia="zh-CN"/>
              </w:rPr>
              <w:t>nSCID</w:t>
            </w:r>
            <w:proofErr w:type="spellEnd"/>
            <w:r w:rsidRPr="00BE492F">
              <w:rPr>
                <w:rFonts w:ascii="Times New Roman" w:eastAsia="MS Mincho" w:hAnsi="Times New Roman"/>
                <w:b w:val="0"/>
                <w:sz w:val="20"/>
                <w:szCs w:val="24"/>
                <w:lang w:eastAsia="zh-CN"/>
              </w:rPr>
              <w:t xml:space="preserve"> =0</w:t>
            </w:r>
          </w:p>
        </w:tc>
      </w:tr>
      <w:tr w:rsidR="00F1259D" w:rsidRPr="007B7657" w14:paraId="26D66DB0" w14:textId="77777777" w:rsidTr="009500AC">
        <w:trPr>
          <w:cantSplit/>
          <w:trHeight w:val="212"/>
          <w:jc w:val="center"/>
        </w:trPr>
        <w:tc>
          <w:tcPr>
            <w:tcW w:w="2836" w:type="dxa"/>
            <w:tcBorders>
              <w:top w:val="single" w:sz="4" w:space="0" w:color="auto"/>
              <w:bottom w:val="nil"/>
              <w:right w:val="single" w:sz="4" w:space="0" w:color="auto"/>
            </w:tcBorders>
            <w:shd w:val="clear" w:color="auto" w:fill="auto"/>
          </w:tcPr>
          <w:p w14:paraId="6FFCFBBA"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Time domain resource assignment</w:t>
            </w:r>
          </w:p>
        </w:tc>
        <w:tc>
          <w:tcPr>
            <w:tcW w:w="3381" w:type="dxa"/>
            <w:tcBorders>
              <w:left w:val="single" w:sz="4" w:space="0" w:color="auto"/>
            </w:tcBorders>
          </w:tcPr>
          <w:p w14:paraId="57520C4D"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PDSCH mapping type</w:t>
            </w:r>
          </w:p>
        </w:tc>
        <w:tc>
          <w:tcPr>
            <w:tcW w:w="2211" w:type="dxa"/>
          </w:tcPr>
          <w:p w14:paraId="01AEB806"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A</w:t>
            </w:r>
          </w:p>
        </w:tc>
      </w:tr>
      <w:tr w:rsidR="00F1259D" w:rsidRPr="007B7657" w14:paraId="454616BB" w14:textId="77777777" w:rsidTr="009500AC">
        <w:trPr>
          <w:cantSplit/>
          <w:trHeight w:val="212"/>
          <w:jc w:val="center"/>
        </w:trPr>
        <w:tc>
          <w:tcPr>
            <w:tcW w:w="2836" w:type="dxa"/>
            <w:tcBorders>
              <w:top w:val="nil"/>
              <w:bottom w:val="nil"/>
              <w:right w:val="single" w:sz="4" w:space="0" w:color="auto"/>
            </w:tcBorders>
            <w:shd w:val="clear" w:color="auto" w:fill="auto"/>
          </w:tcPr>
          <w:p w14:paraId="0B3AB290"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65E0FC93"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Start symbol</w:t>
            </w:r>
          </w:p>
        </w:tc>
        <w:tc>
          <w:tcPr>
            <w:tcW w:w="2211" w:type="dxa"/>
          </w:tcPr>
          <w:p w14:paraId="03469170"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 xml:space="preserve">2 </w:t>
            </w:r>
          </w:p>
        </w:tc>
      </w:tr>
      <w:tr w:rsidR="00F1259D" w:rsidRPr="007B7657" w14:paraId="734DD7A5" w14:textId="77777777" w:rsidTr="009500AC">
        <w:trPr>
          <w:cantSplit/>
          <w:trHeight w:val="212"/>
          <w:jc w:val="center"/>
        </w:trPr>
        <w:tc>
          <w:tcPr>
            <w:tcW w:w="2836" w:type="dxa"/>
            <w:tcBorders>
              <w:top w:val="nil"/>
              <w:bottom w:val="single" w:sz="4" w:space="0" w:color="auto"/>
              <w:right w:val="single" w:sz="4" w:space="0" w:color="auto"/>
            </w:tcBorders>
            <w:shd w:val="clear" w:color="auto" w:fill="auto"/>
          </w:tcPr>
          <w:p w14:paraId="2CE2E1BF" w14:textId="77777777" w:rsidR="00F1259D" w:rsidRPr="007B7657" w:rsidRDefault="00F1259D" w:rsidP="009500AC">
            <w:pPr>
              <w:pStyle w:val="TAL"/>
              <w:rPr>
                <w:rFonts w:ascii="Times New Roman" w:eastAsia="MS Mincho" w:hAnsi="Times New Roman"/>
                <w:sz w:val="20"/>
                <w:szCs w:val="24"/>
                <w:lang w:eastAsia="zh-CN"/>
              </w:rPr>
            </w:pPr>
          </w:p>
        </w:tc>
        <w:tc>
          <w:tcPr>
            <w:tcW w:w="3381" w:type="dxa"/>
            <w:tcBorders>
              <w:left w:val="single" w:sz="4" w:space="0" w:color="auto"/>
            </w:tcBorders>
          </w:tcPr>
          <w:p w14:paraId="16FB36C1"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Allocation length</w:t>
            </w:r>
          </w:p>
        </w:tc>
        <w:tc>
          <w:tcPr>
            <w:tcW w:w="2211" w:type="dxa"/>
          </w:tcPr>
          <w:p w14:paraId="3E703FD6" w14:textId="77777777" w:rsidR="00F1259D" w:rsidRPr="007B7657" w:rsidRDefault="00F1259D" w:rsidP="009500AC">
            <w:pPr>
              <w:pStyle w:val="TAH"/>
              <w:rPr>
                <w:rFonts w:ascii="Times New Roman" w:eastAsia="MS Mincho" w:hAnsi="Times New Roman"/>
                <w:b w:val="0"/>
                <w:sz w:val="20"/>
                <w:szCs w:val="24"/>
                <w:lang w:eastAsia="zh-CN"/>
              </w:rPr>
            </w:pPr>
            <w:r w:rsidRPr="007B7657">
              <w:rPr>
                <w:rFonts w:ascii="Times New Roman" w:eastAsia="MS Mincho" w:hAnsi="Times New Roman"/>
                <w:b w:val="0"/>
                <w:sz w:val="20"/>
                <w:szCs w:val="24"/>
                <w:lang w:eastAsia="zh-CN"/>
              </w:rPr>
              <w:t>12</w:t>
            </w:r>
          </w:p>
        </w:tc>
      </w:tr>
      <w:tr w:rsidR="00F1259D" w:rsidRPr="007B7657" w14:paraId="36641F08" w14:textId="77777777" w:rsidTr="00D36E37">
        <w:trPr>
          <w:cantSplit/>
          <w:trHeight w:val="444"/>
          <w:jc w:val="center"/>
        </w:trPr>
        <w:tc>
          <w:tcPr>
            <w:tcW w:w="2836" w:type="dxa"/>
            <w:tcBorders>
              <w:top w:val="single" w:sz="4" w:space="0" w:color="auto"/>
              <w:bottom w:val="single" w:sz="4" w:space="0" w:color="auto"/>
              <w:right w:val="single" w:sz="4" w:space="0" w:color="auto"/>
            </w:tcBorders>
            <w:shd w:val="clear" w:color="auto" w:fill="auto"/>
          </w:tcPr>
          <w:p w14:paraId="0C56CC28"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Frequency domain resource assignment</w:t>
            </w:r>
          </w:p>
        </w:tc>
        <w:tc>
          <w:tcPr>
            <w:tcW w:w="3381" w:type="dxa"/>
            <w:tcBorders>
              <w:left w:val="single" w:sz="4" w:space="0" w:color="auto"/>
              <w:bottom w:val="single" w:sz="4" w:space="0" w:color="auto"/>
            </w:tcBorders>
          </w:tcPr>
          <w:p w14:paraId="78E2CDB4" w14:textId="77777777" w:rsidR="00F1259D" w:rsidRPr="007B7657" w:rsidRDefault="00F1259D" w:rsidP="009500AC">
            <w:pPr>
              <w:pStyle w:val="TAL"/>
              <w:rPr>
                <w:rFonts w:ascii="Times New Roman" w:eastAsia="MS Mincho" w:hAnsi="Times New Roman"/>
                <w:sz w:val="20"/>
                <w:szCs w:val="24"/>
                <w:lang w:eastAsia="zh-CN"/>
              </w:rPr>
            </w:pPr>
            <w:r w:rsidRPr="007B7657">
              <w:rPr>
                <w:rFonts w:ascii="Times New Roman" w:eastAsia="MS Mincho" w:hAnsi="Times New Roman"/>
                <w:sz w:val="20"/>
                <w:szCs w:val="24"/>
                <w:lang w:eastAsia="zh-CN"/>
              </w:rPr>
              <w:t>RB assignment</w:t>
            </w:r>
          </w:p>
        </w:tc>
        <w:tc>
          <w:tcPr>
            <w:tcW w:w="2211" w:type="dxa"/>
          </w:tcPr>
          <w:p w14:paraId="2FFA74EB" w14:textId="77777777" w:rsidR="00F1259D" w:rsidRPr="007B7657" w:rsidRDefault="00F1259D" w:rsidP="009500AC">
            <w:pPr>
              <w:pStyle w:val="TAH"/>
              <w:rPr>
                <w:rFonts w:ascii="Times New Roman" w:eastAsia="DengXian" w:hAnsi="Times New Roman"/>
                <w:b w:val="0"/>
                <w:sz w:val="20"/>
                <w:szCs w:val="24"/>
                <w:lang w:eastAsia="zh-CN"/>
              </w:rPr>
            </w:pPr>
            <w:r w:rsidRPr="007B7657">
              <w:rPr>
                <w:rFonts w:ascii="Times New Roman" w:eastAsia="MS Mincho" w:hAnsi="Times New Roman"/>
                <w:b w:val="0"/>
                <w:sz w:val="20"/>
                <w:szCs w:val="24"/>
                <w:lang w:eastAsia="zh-CN"/>
              </w:rPr>
              <w:t>Depends on RMC</w:t>
            </w:r>
          </w:p>
        </w:tc>
      </w:tr>
    </w:tbl>
    <w:p w14:paraId="769C5194" w14:textId="77777777" w:rsidR="00F1259D" w:rsidRPr="00F1259D" w:rsidRDefault="00F1259D" w:rsidP="00F1259D"/>
    <w:p w14:paraId="25C3C388" w14:textId="34245527" w:rsidR="00F1259D" w:rsidRPr="00F1259D" w:rsidRDefault="0040185D" w:rsidP="00F1259D">
      <w:pPr>
        <w:pStyle w:val="Heading2"/>
      </w:pPr>
      <w:r>
        <w:t>S</w:t>
      </w:r>
      <w:r w:rsidR="00F1259D">
        <w:t>imulation results</w:t>
      </w:r>
    </w:p>
    <w:p w14:paraId="4C2AA3B3" w14:textId="2F1978CD" w:rsidR="00172B0B" w:rsidRPr="00172B0B" w:rsidRDefault="00F1259D" w:rsidP="00F1259D">
      <w:r>
        <w:t xml:space="preserve">Preliminary simulation results for </w:t>
      </w:r>
      <w:r w:rsidR="000F4265">
        <w:t>QPSK</w:t>
      </w:r>
      <w:r w:rsidR="00A73D7A">
        <w:t>/</w:t>
      </w:r>
      <w:r w:rsidR="000F4265">
        <w:t>16QAM and NTN TDL-A/C</w:t>
      </w:r>
      <w:r>
        <w:t xml:space="preserve"> are shown</w:t>
      </w:r>
      <w:r w:rsidR="00FC64AD">
        <w:t xml:space="preserve"> in Figures 1-4.</w:t>
      </w:r>
      <w:r w:rsidR="000F4265">
        <w:t xml:space="preserve"> Both BLER and throughput percentage plots are provided. </w:t>
      </w:r>
      <w:proofErr w:type="gramStart"/>
      <w:r w:rsidR="00172B0B">
        <w:t>Also</w:t>
      </w:r>
      <w:proofErr w:type="gramEnd"/>
      <w:r w:rsidR="00172B0B">
        <w:t xml:space="preserve"> results are shown without frequency offset and with 200Hz residual frequency offset. Effect of residual frequency offset is rather minor in QPSK but shows more in 16QAM, especially with NTN-TDL-A channel.</w:t>
      </w:r>
    </w:p>
    <w:p w14:paraId="118899C3" w14:textId="7F431933" w:rsidR="00F1259D" w:rsidRPr="000F4265" w:rsidRDefault="000F4265" w:rsidP="00F1259D">
      <w:r>
        <w:t xml:space="preserve">As can be seen 10% BLER and 70% of the peak throughput can be achieved with reasonable SNR. </w:t>
      </w:r>
    </w:p>
    <w:p w14:paraId="27544BF5" w14:textId="4B93C162" w:rsidR="00E3547C" w:rsidRDefault="00E3547C" w:rsidP="00FC64AD">
      <w:pPr>
        <w:rPr>
          <w:b/>
          <w:bCs/>
        </w:rPr>
      </w:pPr>
    </w:p>
    <w:p w14:paraId="6778B605" w14:textId="4E0EDF45" w:rsidR="00E3547C" w:rsidRDefault="006019E6" w:rsidP="00FC64AD">
      <w:pPr>
        <w:rPr>
          <w:b/>
          <w:bCs/>
        </w:rPr>
      </w:pPr>
      <w:r>
        <w:rPr>
          <w:noProof/>
        </w:rPr>
        <w:lastRenderedPageBreak/>
        <w:drawing>
          <wp:inline distT="0" distB="0" distL="0" distR="0" wp14:anchorId="4F9E3812" wp14:editId="2AD7F23D">
            <wp:extent cx="2933802" cy="22002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9148" cy="2204285"/>
                    </a:xfrm>
                    <a:prstGeom prst="rect">
                      <a:avLst/>
                    </a:prstGeom>
                    <a:noFill/>
                    <a:ln>
                      <a:noFill/>
                    </a:ln>
                  </pic:spPr>
                </pic:pic>
              </a:graphicData>
            </a:graphic>
          </wp:inline>
        </w:drawing>
      </w:r>
      <w:r w:rsidRPr="006019E6">
        <w:t xml:space="preserve"> </w:t>
      </w:r>
      <w:r>
        <w:rPr>
          <w:noProof/>
        </w:rPr>
        <w:drawing>
          <wp:inline distT="0" distB="0" distL="0" distR="0" wp14:anchorId="63264A0D" wp14:editId="1DF4A4B9">
            <wp:extent cx="2943225" cy="2207342"/>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6525" cy="2217316"/>
                    </a:xfrm>
                    <a:prstGeom prst="rect">
                      <a:avLst/>
                    </a:prstGeom>
                    <a:noFill/>
                    <a:ln>
                      <a:noFill/>
                    </a:ln>
                  </pic:spPr>
                </pic:pic>
              </a:graphicData>
            </a:graphic>
          </wp:inline>
        </w:drawing>
      </w:r>
    </w:p>
    <w:p w14:paraId="18393DBE" w14:textId="67F2C4E7" w:rsidR="00FC64AD" w:rsidRDefault="00FC64AD" w:rsidP="00FC64AD">
      <w:r w:rsidRPr="00FC64AD">
        <w:rPr>
          <w:b/>
          <w:bCs/>
        </w:rPr>
        <w:t xml:space="preserve">Figure </w:t>
      </w:r>
      <w:r w:rsidRPr="00FC64AD">
        <w:rPr>
          <w:b/>
          <w:bCs/>
        </w:rPr>
        <w:fldChar w:fldCharType="begin"/>
      </w:r>
      <w:r w:rsidRPr="00FC64AD">
        <w:rPr>
          <w:b/>
          <w:bCs/>
        </w:rPr>
        <w:instrText xml:space="preserve"> SEQ Figure \* ARABIC </w:instrText>
      </w:r>
      <w:r w:rsidRPr="00FC64AD">
        <w:rPr>
          <w:b/>
          <w:bCs/>
        </w:rPr>
        <w:fldChar w:fldCharType="separate"/>
      </w:r>
      <w:r w:rsidRPr="00FC64AD">
        <w:rPr>
          <w:b/>
          <w:bCs/>
          <w:noProof/>
        </w:rPr>
        <w:t>1</w:t>
      </w:r>
      <w:r w:rsidRPr="00FC64AD">
        <w:rPr>
          <w:b/>
          <w:bCs/>
        </w:rPr>
        <w:fldChar w:fldCharType="end"/>
      </w:r>
      <w:r>
        <w:t xml:space="preserve"> BLER and throughput percentage for QPSK and NTN-TDL-A 100ns</w:t>
      </w:r>
    </w:p>
    <w:p w14:paraId="741FA471" w14:textId="7CF46FD8" w:rsidR="002F059B" w:rsidRDefault="002F059B" w:rsidP="00FC64AD"/>
    <w:p w14:paraId="4873A7C8" w14:textId="18278577" w:rsidR="002F059B" w:rsidRDefault="002F059B" w:rsidP="00FC64AD"/>
    <w:p w14:paraId="23AED725" w14:textId="647321F3" w:rsidR="00504CB5" w:rsidRDefault="00504CB5" w:rsidP="00FC64AD">
      <w:pPr>
        <w:pStyle w:val="Caption"/>
      </w:pPr>
      <w:r>
        <w:rPr>
          <w:noProof/>
        </w:rPr>
        <w:drawing>
          <wp:inline distT="0" distB="0" distL="0" distR="0" wp14:anchorId="45A24DC3" wp14:editId="66E1ECFD">
            <wp:extent cx="2976880" cy="223258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9977" cy="2242404"/>
                    </a:xfrm>
                    <a:prstGeom prst="rect">
                      <a:avLst/>
                    </a:prstGeom>
                    <a:noFill/>
                    <a:ln>
                      <a:noFill/>
                    </a:ln>
                  </pic:spPr>
                </pic:pic>
              </a:graphicData>
            </a:graphic>
          </wp:inline>
        </w:drawing>
      </w:r>
      <w:r w:rsidRPr="00504CB5">
        <w:t xml:space="preserve"> </w:t>
      </w:r>
      <w:r>
        <w:rPr>
          <w:noProof/>
        </w:rPr>
        <w:drawing>
          <wp:inline distT="0" distB="0" distL="0" distR="0" wp14:anchorId="5B5F222A" wp14:editId="14E3199C">
            <wp:extent cx="2933700" cy="220019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9031" cy="2211697"/>
                    </a:xfrm>
                    <a:prstGeom prst="rect">
                      <a:avLst/>
                    </a:prstGeom>
                    <a:noFill/>
                    <a:ln>
                      <a:noFill/>
                    </a:ln>
                  </pic:spPr>
                </pic:pic>
              </a:graphicData>
            </a:graphic>
          </wp:inline>
        </w:drawing>
      </w:r>
    </w:p>
    <w:p w14:paraId="5C53A2D1" w14:textId="05805EB7" w:rsidR="00FC64AD" w:rsidRDefault="00FC64AD" w:rsidP="00FC64AD">
      <w:pPr>
        <w:pStyle w:val="Caption"/>
        <w:rPr>
          <w:b w:val="0"/>
          <w:bC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C64AD">
        <w:rPr>
          <w:b w:val="0"/>
          <w:bCs/>
        </w:rPr>
        <w:t>BLER and throughput percentage for QPSK and NTN-TDL-C 100ns</w:t>
      </w:r>
    </w:p>
    <w:p w14:paraId="4053D39F" w14:textId="6AEA5739" w:rsidR="00FC64AD" w:rsidRDefault="00FC64AD" w:rsidP="00FC64AD"/>
    <w:p w14:paraId="71EBE797" w14:textId="05871ABF" w:rsidR="00504CB5" w:rsidRDefault="00FC64AD" w:rsidP="00FC64AD">
      <w:r w:rsidRPr="00FC64AD">
        <w:t xml:space="preserve"> </w:t>
      </w:r>
    </w:p>
    <w:p w14:paraId="3282319D" w14:textId="62FFD89A" w:rsidR="00504CB5" w:rsidRDefault="00504CB5" w:rsidP="00FC64AD">
      <w:pPr>
        <w:rPr>
          <w:b/>
          <w:bCs/>
        </w:rPr>
      </w:pPr>
      <w:r>
        <w:rPr>
          <w:noProof/>
        </w:rPr>
        <w:drawing>
          <wp:inline distT="0" distB="0" distL="0" distR="0" wp14:anchorId="10FDDD5B" wp14:editId="290288FB">
            <wp:extent cx="3019425" cy="226449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6570" cy="2277348"/>
                    </a:xfrm>
                    <a:prstGeom prst="rect">
                      <a:avLst/>
                    </a:prstGeom>
                    <a:noFill/>
                    <a:ln>
                      <a:noFill/>
                    </a:ln>
                  </pic:spPr>
                </pic:pic>
              </a:graphicData>
            </a:graphic>
          </wp:inline>
        </w:drawing>
      </w:r>
      <w:r w:rsidRPr="00504CB5">
        <w:t xml:space="preserve"> </w:t>
      </w:r>
      <w:r>
        <w:rPr>
          <w:noProof/>
        </w:rPr>
        <w:drawing>
          <wp:inline distT="0" distB="0" distL="0" distR="0" wp14:anchorId="4A1B194C" wp14:editId="5078E066">
            <wp:extent cx="3038475" cy="2278777"/>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6745" cy="2292479"/>
                    </a:xfrm>
                    <a:prstGeom prst="rect">
                      <a:avLst/>
                    </a:prstGeom>
                    <a:noFill/>
                    <a:ln>
                      <a:noFill/>
                    </a:ln>
                  </pic:spPr>
                </pic:pic>
              </a:graphicData>
            </a:graphic>
          </wp:inline>
        </w:drawing>
      </w:r>
    </w:p>
    <w:p w14:paraId="61DB56DA" w14:textId="02207702" w:rsidR="00FC64AD" w:rsidRDefault="00FC64AD" w:rsidP="00FC64AD">
      <w:r w:rsidRPr="00FC64AD">
        <w:rPr>
          <w:b/>
          <w:bCs/>
        </w:rPr>
        <w:t xml:space="preserve">Figure </w:t>
      </w:r>
      <w:r w:rsidRPr="00FC64AD">
        <w:rPr>
          <w:b/>
          <w:bCs/>
        </w:rPr>
        <w:fldChar w:fldCharType="begin"/>
      </w:r>
      <w:r w:rsidRPr="00FC64AD">
        <w:rPr>
          <w:b/>
          <w:bCs/>
        </w:rPr>
        <w:instrText xml:space="preserve"> SEQ Figure \* ARABIC </w:instrText>
      </w:r>
      <w:r w:rsidRPr="00FC64AD">
        <w:rPr>
          <w:b/>
          <w:bCs/>
        </w:rPr>
        <w:fldChar w:fldCharType="separate"/>
      </w:r>
      <w:r w:rsidRPr="00FC64AD">
        <w:rPr>
          <w:b/>
          <w:bCs/>
          <w:noProof/>
        </w:rPr>
        <w:t>3</w:t>
      </w:r>
      <w:r w:rsidRPr="00FC64AD">
        <w:rPr>
          <w:b/>
          <w:bCs/>
        </w:rPr>
        <w:fldChar w:fldCharType="end"/>
      </w:r>
      <w:r>
        <w:t xml:space="preserve"> </w:t>
      </w:r>
      <w:r w:rsidRPr="00FC64AD">
        <w:t>BLER and throughput percentage for 16QAM and NTN-TDL-A 100ns</w:t>
      </w:r>
    </w:p>
    <w:p w14:paraId="478BC773" w14:textId="586F5E98" w:rsidR="00FC64AD" w:rsidRDefault="00FC64AD" w:rsidP="00FC64AD"/>
    <w:p w14:paraId="438CC290" w14:textId="0D61723D" w:rsidR="00FC64AD" w:rsidRDefault="00FC64AD" w:rsidP="00FC64AD">
      <w:r w:rsidRPr="00FC64AD">
        <w:t xml:space="preserve"> </w:t>
      </w:r>
    </w:p>
    <w:p w14:paraId="0C5BE0C7" w14:textId="72B190F9" w:rsidR="00504CB5" w:rsidRPr="00FC64AD" w:rsidRDefault="00504CB5" w:rsidP="00FC64AD">
      <w:r>
        <w:rPr>
          <w:noProof/>
        </w:rPr>
        <w:drawing>
          <wp:inline distT="0" distB="0" distL="0" distR="0" wp14:anchorId="726D7E3C" wp14:editId="036DB4FC">
            <wp:extent cx="3019425" cy="226449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9373" cy="2279451"/>
                    </a:xfrm>
                    <a:prstGeom prst="rect">
                      <a:avLst/>
                    </a:prstGeom>
                    <a:noFill/>
                    <a:ln>
                      <a:noFill/>
                    </a:ln>
                  </pic:spPr>
                </pic:pic>
              </a:graphicData>
            </a:graphic>
          </wp:inline>
        </w:drawing>
      </w:r>
      <w:r w:rsidRPr="00504CB5">
        <w:t xml:space="preserve"> </w:t>
      </w:r>
      <w:r>
        <w:rPr>
          <w:noProof/>
        </w:rPr>
        <w:drawing>
          <wp:inline distT="0" distB="0" distL="0" distR="0" wp14:anchorId="0E62CCE7" wp14:editId="48821C07">
            <wp:extent cx="2952750" cy="22144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5354" cy="2223938"/>
                    </a:xfrm>
                    <a:prstGeom prst="rect">
                      <a:avLst/>
                    </a:prstGeom>
                    <a:noFill/>
                    <a:ln>
                      <a:noFill/>
                    </a:ln>
                  </pic:spPr>
                </pic:pic>
              </a:graphicData>
            </a:graphic>
          </wp:inline>
        </w:drawing>
      </w:r>
    </w:p>
    <w:p w14:paraId="60ECF1C8" w14:textId="255391D9" w:rsidR="00FC64AD" w:rsidRDefault="00FC64AD" w:rsidP="00C41FB8">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Pr="00FC64AD">
        <w:rPr>
          <w:b w:val="0"/>
          <w:bCs/>
        </w:rPr>
        <w:t>BLER and throughput percentage for 16QAM and NTN-TDL-C 100ns</w:t>
      </w:r>
    </w:p>
    <w:p w14:paraId="2CFE2F3B" w14:textId="77777777" w:rsidR="00FC64AD" w:rsidRPr="00F1259D" w:rsidRDefault="00FC64AD" w:rsidP="00F1259D"/>
    <w:p w14:paraId="30BE5691" w14:textId="208978BF" w:rsidR="00AD407E" w:rsidRDefault="00AD407E" w:rsidP="00B47430">
      <w:pPr>
        <w:pStyle w:val="Heading1"/>
      </w:pPr>
      <w:r w:rsidRPr="007E6FAE">
        <w:t>Conclusion</w:t>
      </w:r>
    </w:p>
    <w:p w14:paraId="33AF1B2C" w14:textId="1CF05CC1" w:rsidR="00F370B0" w:rsidRPr="0083189B" w:rsidRDefault="00F370B0" w:rsidP="00F370B0">
      <w:pPr>
        <w:jc w:val="both"/>
      </w:pPr>
      <w:r w:rsidRPr="0083189B">
        <w:t xml:space="preserve">This contribution </w:t>
      </w:r>
      <w:r>
        <w:t xml:space="preserve">discusses aspects </w:t>
      </w:r>
      <w:r w:rsidRPr="0083189B">
        <w:t xml:space="preserve">related to </w:t>
      </w:r>
      <w:r w:rsidR="005E5D46">
        <w:t xml:space="preserve">NTN </w:t>
      </w:r>
      <w:r w:rsidR="00F1259D">
        <w:t xml:space="preserve">PDSCH demodulation requirements for </w:t>
      </w:r>
      <w:r w:rsidRPr="0083189B">
        <w:t>NTN and has the following proposal and observations:</w:t>
      </w:r>
    </w:p>
    <w:p w14:paraId="51D3FCAC" w14:textId="50953B5D" w:rsidR="00C41FB8" w:rsidRDefault="00C41FB8" w:rsidP="00C41FB8">
      <w:pPr>
        <w:rPr>
          <w:rFonts w:eastAsia="SimSun"/>
          <w:szCs w:val="24"/>
        </w:rPr>
      </w:pPr>
      <w:r w:rsidRPr="00A30D48">
        <w:rPr>
          <w:b/>
          <w:bCs/>
        </w:rPr>
        <w:t xml:space="preserve">Proposal </w:t>
      </w:r>
      <w:r w:rsidR="00A60AB0">
        <w:rPr>
          <w:b/>
          <w:bCs/>
        </w:rPr>
        <w:t>1</w:t>
      </w:r>
      <w:r w:rsidRPr="00A30D48">
        <w:rPr>
          <w:b/>
          <w:bCs/>
        </w:rPr>
        <w:t>:</w:t>
      </w:r>
      <w:r>
        <w:t xml:space="preserve">  </w:t>
      </w:r>
      <w:r>
        <w:rPr>
          <w:rFonts w:eastAsia="SimSun"/>
          <w:szCs w:val="24"/>
        </w:rPr>
        <w:t>D</w:t>
      </w:r>
      <w:r w:rsidRPr="00A30D48">
        <w:rPr>
          <w:rFonts w:eastAsia="SimSun"/>
          <w:szCs w:val="24"/>
        </w:rPr>
        <w:t>efine</w:t>
      </w:r>
      <w:r>
        <w:rPr>
          <w:rFonts w:eastAsia="SimSun"/>
          <w:szCs w:val="24"/>
        </w:rPr>
        <w:t xml:space="preserve"> NTN PDSCH demodulation</w:t>
      </w:r>
      <w:r w:rsidRPr="00A30D48">
        <w:rPr>
          <w:rFonts w:eastAsia="SimSun"/>
          <w:szCs w:val="24"/>
        </w:rPr>
        <w:t xml:space="preserve"> requirements for LEO</w:t>
      </w:r>
      <w:r>
        <w:rPr>
          <w:rFonts w:eastAsia="SimSun"/>
          <w:szCs w:val="24"/>
        </w:rPr>
        <w:t xml:space="preserve"> only.</w:t>
      </w:r>
    </w:p>
    <w:p w14:paraId="7A4F8773" w14:textId="081332B5" w:rsidR="00C41FB8" w:rsidRPr="00850E2A" w:rsidRDefault="00C41FB8" w:rsidP="00C41FB8">
      <w:r w:rsidRPr="00851B42">
        <w:rPr>
          <w:b/>
          <w:bCs/>
        </w:rPr>
        <w:t xml:space="preserve">Observation </w:t>
      </w:r>
      <w:r w:rsidR="00A60AB0">
        <w:rPr>
          <w:b/>
          <w:bCs/>
        </w:rPr>
        <w:t>1</w:t>
      </w:r>
      <w:r w:rsidRPr="00851B42">
        <w:rPr>
          <w:b/>
          <w:bCs/>
        </w:rPr>
        <w:t>:</w:t>
      </w:r>
      <w:r>
        <w:rPr>
          <w:b/>
          <w:bCs/>
        </w:rPr>
        <w:t xml:space="preserve"> </w:t>
      </w:r>
      <w:r>
        <w:t>Existing specification has only one RMC with 64QAM for 30kHz PDSCH.</w:t>
      </w:r>
    </w:p>
    <w:p w14:paraId="5960FC70" w14:textId="638D0E03" w:rsidR="00C41FB8" w:rsidRPr="005773F8" w:rsidRDefault="00C41FB8" w:rsidP="00C41FB8">
      <w:pPr>
        <w:rPr>
          <w:rFonts w:eastAsia="SimSun"/>
          <w:szCs w:val="24"/>
        </w:rPr>
      </w:pPr>
      <w:r w:rsidRPr="00A30D48">
        <w:rPr>
          <w:b/>
          <w:bCs/>
        </w:rPr>
        <w:t xml:space="preserve">Proposal </w:t>
      </w:r>
      <w:r w:rsidR="00A60AB0">
        <w:rPr>
          <w:b/>
          <w:bCs/>
        </w:rPr>
        <w:t>2</w:t>
      </w:r>
      <w:r w:rsidRPr="00A30D48">
        <w:rPr>
          <w:b/>
          <w:bCs/>
        </w:rPr>
        <w:t>:</w:t>
      </w:r>
      <w:r>
        <w:t xml:space="preserve">  </w:t>
      </w:r>
      <w:r>
        <w:rPr>
          <w:rFonts w:eastAsia="SimSun"/>
          <w:szCs w:val="24"/>
        </w:rPr>
        <w:t xml:space="preserve">Do not </w:t>
      </w:r>
      <w:r>
        <w:t>introduce 64QAM demodulation requirements for NTN PDSCH.</w:t>
      </w:r>
    </w:p>
    <w:p w14:paraId="13A11A85" w14:textId="355F7523" w:rsidR="00C41FB8" w:rsidRPr="007F0F07" w:rsidRDefault="00C41FB8" w:rsidP="00C41FB8">
      <w:pPr>
        <w:rPr>
          <w:rFonts w:eastAsia="SimSun"/>
          <w:szCs w:val="24"/>
        </w:rPr>
      </w:pPr>
      <w:r w:rsidRPr="00A30D48">
        <w:rPr>
          <w:b/>
          <w:bCs/>
        </w:rPr>
        <w:t xml:space="preserve">Proposal </w:t>
      </w:r>
      <w:r w:rsidR="00A60AB0">
        <w:rPr>
          <w:b/>
          <w:bCs/>
        </w:rPr>
        <w:t>3</w:t>
      </w:r>
      <w:r w:rsidRPr="00A30D48">
        <w:rPr>
          <w:b/>
          <w:bCs/>
        </w:rPr>
        <w:t>:</w:t>
      </w:r>
      <w:r>
        <w:t xml:space="preserve">  Use existing </w:t>
      </w:r>
      <w:proofErr w:type="gramStart"/>
      <w:r>
        <w:t>RMC:s</w:t>
      </w:r>
      <w:proofErr w:type="gramEnd"/>
      <w:r>
        <w:t xml:space="preserve"> </w:t>
      </w:r>
      <w:r w:rsidRPr="007B7657">
        <w:rPr>
          <w:rFonts w:eastAsia="SimSun"/>
          <w:bCs/>
        </w:rPr>
        <w:t>R.PDSCH.1-1.1 FDD</w:t>
      </w:r>
      <w:r w:rsidRPr="007B7657">
        <w:rPr>
          <w:bCs/>
        </w:rPr>
        <w:t xml:space="preserve"> (QPSK)</w:t>
      </w:r>
      <w:r>
        <w:rPr>
          <w:bCs/>
        </w:rPr>
        <w:t xml:space="preserve"> and </w:t>
      </w:r>
      <w:r w:rsidRPr="007B7657">
        <w:rPr>
          <w:rFonts w:eastAsia="SimSun"/>
          <w:bCs/>
        </w:rPr>
        <w:t>R.PDSCH.1-2.1 FDD</w:t>
      </w:r>
      <w:r w:rsidRPr="007B7657">
        <w:rPr>
          <w:bCs/>
        </w:rPr>
        <w:t xml:space="preserve"> (16QAM)</w:t>
      </w:r>
      <w:r>
        <w:rPr>
          <w:bCs/>
        </w:rPr>
        <w:t xml:space="preserve"> for NTN PDSCH demodulation requirements.</w:t>
      </w:r>
    </w:p>
    <w:p w14:paraId="502B9A5E" w14:textId="2A1D96B5" w:rsidR="00FE7F14" w:rsidRPr="00C41FB8" w:rsidRDefault="00FE7F14" w:rsidP="00C41FB8">
      <w:pPr>
        <w:rPr>
          <w:rFonts w:eastAsia="SimSun"/>
          <w:szCs w:val="24"/>
        </w:rPr>
      </w:pPr>
      <w:r w:rsidRPr="00A30D48">
        <w:rPr>
          <w:b/>
          <w:bCs/>
        </w:rPr>
        <w:t xml:space="preserve">Proposal </w:t>
      </w:r>
      <w:r w:rsidR="00A60AB0">
        <w:rPr>
          <w:b/>
          <w:bCs/>
        </w:rPr>
        <w:t>4</w:t>
      </w:r>
      <w:r w:rsidRPr="00A30D48">
        <w:rPr>
          <w:b/>
          <w:bCs/>
        </w:rPr>
        <w:t>:</w:t>
      </w:r>
      <w:r>
        <w:t xml:space="preserve">  </w:t>
      </w:r>
      <w:r>
        <w:rPr>
          <w:rFonts w:eastAsia="SimSun"/>
          <w:szCs w:val="24"/>
        </w:rPr>
        <w:t xml:space="preserve">Use parameters in Table </w:t>
      </w:r>
      <w:r>
        <w:rPr>
          <w:rFonts w:eastAsia="MS Mincho"/>
          <w:szCs w:val="24"/>
          <w:lang w:eastAsia="zh-CN"/>
        </w:rPr>
        <w:t>1 for NTN PDSCH demodulation requirements.</w:t>
      </w:r>
    </w:p>
    <w:p w14:paraId="45B6C37A" w14:textId="4A516617" w:rsidR="00AD407E" w:rsidRPr="00643F36" w:rsidRDefault="00F370B0" w:rsidP="00B47430">
      <w:pPr>
        <w:pStyle w:val="Heading1"/>
      </w:pPr>
      <w:r w:rsidRPr="00F370B0">
        <w:t>References</w:t>
      </w:r>
      <w:r w:rsidR="00AD407E" w:rsidRPr="00643F36">
        <w:t xml:space="preserve">     </w:t>
      </w:r>
    </w:p>
    <w:p w14:paraId="75FE132A" w14:textId="77777777" w:rsidR="00CE7226" w:rsidRDefault="002B68B5" w:rsidP="00CE7226">
      <w:pPr>
        <w:numPr>
          <w:ilvl w:val="0"/>
          <w:numId w:val="13"/>
        </w:numPr>
        <w:spacing w:after="0"/>
        <w:jc w:val="both"/>
      </w:pPr>
      <w:bookmarkStart w:id="3" w:name="_Ref54013899"/>
      <w:bookmarkStart w:id="4" w:name="_Hlk92129218"/>
      <w:r w:rsidRPr="002B68B5">
        <w:t>RP-</w:t>
      </w:r>
      <w:bookmarkStart w:id="5" w:name="_Hlk92131811"/>
      <w:r w:rsidRPr="002B68B5">
        <w:t>2</w:t>
      </w:r>
      <w:r w:rsidR="00DD2E98">
        <w:t>2</w:t>
      </w:r>
      <w:bookmarkEnd w:id="5"/>
      <w:r w:rsidR="00DD2E98">
        <w:t>0208</w:t>
      </w:r>
      <w:r w:rsidR="003136A2" w:rsidRPr="00FF6B64">
        <w:t xml:space="preserve">, </w:t>
      </w:r>
      <w:bookmarkEnd w:id="3"/>
      <w:r w:rsidR="00B46BC7" w:rsidRPr="00132682">
        <w:rPr>
          <w:i/>
          <w:iCs/>
        </w:rPr>
        <w:t>Revised WID: Solutions for NR to support non-terrestrial networks (NTN)</w:t>
      </w:r>
      <w:r w:rsidR="005411D5">
        <w:t>, Thales</w:t>
      </w:r>
    </w:p>
    <w:p w14:paraId="1A996B8C" w14:textId="4C06BCF5" w:rsidR="00CE7226" w:rsidRPr="00132682" w:rsidRDefault="00CE7226" w:rsidP="00CE7226">
      <w:pPr>
        <w:numPr>
          <w:ilvl w:val="0"/>
          <w:numId w:val="13"/>
        </w:numPr>
        <w:spacing w:after="0"/>
        <w:jc w:val="both"/>
      </w:pPr>
      <w:r w:rsidRPr="00CE7226">
        <w:t>R4-22</w:t>
      </w:r>
      <w:r w:rsidR="002866E8">
        <w:t>0</w:t>
      </w:r>
      <w:r w:rsidRPr="00CE7226">
        <w:t xml:space="preserve">7464, </w:t>
      </w:r>
      <w:r w:rsidRPr="00132682">
        <w:rPr>
          <w:rFonts w:eastAsia="SimSun"/>
          <w:bCs/>
          <w:i/>
          <w:iCs/>
          <w:szCs w:val="16"/>
          <w:lang w:eastAsia="ko-KR"/>
        </w:rPr>
        <w:t>WF on general and NTN UE demodulation requirements</w:t>
      </w:r>
      <w:bookmarkEnd w:id="4"/>
      <w:r>
        <w:t>, Qualcomm</w:t>
      </w:r>
    </w:p>
    <w:p w14:paraId="7F1E9368" w14:textId="6D8521C9" w:rsidR="00132682" w:rsidRPr="00E05CF2" w:rsidRDefault="00132682" w:rsidP="00132682">
      <w:pPr>
        <w:numPr>
          <w:ilvl w:val="0"/>
          <w:numId w:val="13"/>
        </w:numPr>
        <w:spacing w:after="0"/>
        <w:jc w:val="both"/>
      </w:pPr>
      <w:r>
        <w:t xml:space="preserve">TR 38.821 v16.1.0, </w:t>
      </w:r>
      <w:r w:rsidRPr="00132682">
        <w:rPr>
          <w:bCs/>
          <w:i/>
          <w:iCs/>
        </w:rPr>
        <w:t>Solutions for NR to support non-terrestrial networks (NTN)</w:t>
      </w:r>
      <w:r>
        <w:rPr>
          <w:bCs/>
        </w:rPr>
        <w:t>, 3GPP</w:t>
      </w:r>
    </w:p>
    <w:p w14:paraId="1058FCC6" w14:textId="6D2797BA" w:rsidR="00E05CF2" w:rsidRDefault="00E05CF2" w:rsidP="00E05CF2">
      <w:pPr>
        <w:numPr>
          <w:ilvl w:val="0"/>
          <w:numId w:val="13"/>
        </w:numPr>
        <w:spacing w:after="0"/>
        <w:jc w:val="both"/>
      </w:pPr>
      <w:r>
        <w:rPr>
          <w:bCs/>
        </w:rPr>
        <w:t xml:space="preserve">TR 38.811 v15.4.0, </w:t>
      </w:r>
      <w:r w:rsidRPr="00E05CF2">
        <w:rPr>
          <w:rFonts w:hint="eastAsia"/>
          <w:i/>
          <w:iCs/>
          <w:lang w:eastAsia="ja-JP"/>
        </w:rPr>
        <w:t xml:space="preserve">Study on </w:t>
      </w:r>
      <w:r w:rsidRPr="00E05CF2">
        <w:rPr>
          <w:i/>
          <w:iCs/>
        </w:rPr>
        <w:t xml:space="preserve">New Radio </w:t>
      </w:r>
      <w:r w:rsidRPr="00E05CF2">
        <w:rPr>
          <w:rFonts w:hint="eastAsia"/>
          <w:i/>
          <w:iCs/>
          <w:lang w:eastAsia="ja-JP"/>
        </w:rPr>
        <w:t xml:space="preserve">(NR) </w:t>
      </w:r>
      <w:r w:rsidRPr="00E05CF2">
        <w:rPr>
          <w:i/>
          <w:iCs/>
          <w:lang w:eastAsia="ja-JP"/>
        </w:rPr>
        <w:t>to support non-terrestrial networks</w:t>
      </w:r>
      <w:r>
        <w:rPr>
          <w:i/>
          <w:iCs/>
          <w:lang w:eastAsia="ja-JP"/>
        </w:rPr>
        <w:t xml:space="preserve">, </w:t>
      </w:r>
      <w:r>
        <w:rPr>
          <w:lang w:eastAsia="ja-JP"/>
        </w:rPr>
        <w:t>3GPP</w:t>
      </w:r>
    </w:p>
    <w:p w14:paraId="22F4A712" w14:textId="21C80FBD" w:rsidR="002866E8" w:rsidRDefault="002866E8" w:rsidP="00E05CF2">
      <w:pPr>
        <w:numPr>
          <w:ilvl w:val="0"/>
          <w:numId w:val="13"/>
        </w:numPr>
        <w:spacing w:after="0"/>
        <w:jc w:val="both"/>
      </w:pPr>
      <w:r>
        <w:rPr>
          <w:lang w:eastAsia="ja-JP"/>
        </w:rPr>
        <w:t>R4-220</w:t>
      </w:r>
      <w:r w:rsidR="009F1686">
        <w:rPr>
          <w:lang w:eastAsia="ja-JP"/>
        </w:rPr>
        <w:t>8874</w:t>
      </w:r>
      <w:r>
        <w:rPr>
          <w:lang w:eastAsia="ja-JP"/>
        </w:rPr>
        <w:t>, Discussion on general issues for NTN demodulation requirements, Nokia, N</w:t>
      </w:r>
      <w:r w:rsidR="00BA3579">
        <w:rPr>
          <w:lang w:eastAsia="ja-JP"/>
        </w:rPr>
        <w:t xml:space="preserve">okia </w:t>
      </w:r>
      <w:r>
        <w:rPr>
          <w:lang w:eastAsia="ja-JP"/>
        </w:rPr>
        <w:t>S</w:t>
      </w:r>
      <w:r w:rsidR="00BA3579">
        <w:rPr>
          <w:lang w:eastAsia="ja-JP"/>
        </w:rPr>
        <w:t xml:space="preserve">hanghai </w:t>
      </w:r>
      <w:r>
        <w:rPr>
          <w:lang w:eastAsia="ja-JP"/>
        </w:rPr>
        <w:t>B</w:t>
      </w:r>
      <w:r w:rsidR="00BA3579">
        <w:rPr>
          <w:lang w:eastAsia="ja-JP"/>
        </w:rPr>
        <w:t>ell</w:t>
      </w:r>
    </w:p>
    <w:sectPr w:rsidR="002866E8" w:rsidSect="002965D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484C" w14:textId="77777777" w:rsidR="00BA084C" w:rsidRDefault="00BA084C">
      <w:r>
        <w:separator/>
      </w:r>
    </w:p>
    <w:p w14:paraId="15AF7244" w14:textId="77777777" w:rsidR="00BA084C" w:rsidRDefault="00BA084C"/>
  </w:endnote>
  <w:endnote w:type="continuationSeparator" w:id="0">
    <w:p w14:paraId="734C9635" w14:textId="77777777" w:rsidR="00BA084C" w:rsidRDefault="00BA084C">
      <w:r>
        <w:continuationSeparator/>
      </w:r>
    </w:p>
    <w:p w14:paraId="5C2B754D" w14:textId="77777777" w:rsidR="00BA084C" w:rsidRDefault="00BA084C"/>
  </w:endnote>
  <w:endnote w:type="continuationNotice" w:id="1">
    <w:p w14:paraId="4FFA9414" w14:textId="77777777" w:rsidR="00BA084C" w:rsidRDefault="00BA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C3CA" w14:textId="77777777" w:rsidR="00BA084C" w:rsidRDefault="00BA084C">
      <w:r>
        <w:separator/>
      </w:r>
    </w:p>
    <w:p w14:paraId="163AFA45" w14:textId="77777777" w:rsidR="00BA084C" w:rsidRDefault="00BA084C"/>
  </w:footnote>
  <w:footnote w:type="continuationSeparator" w:id="0">
    <w:p w14:paraId="66494AB9" w14:textId="77777777" w:rsidR="00BA084C" w:rsidRDefault="00BA084C">
      <w:r>
        <w:continuationSeparator/>
      </w:r>
    </w:p>
    <w:p w14:paraId="24C47DBD" w14:textId="77777777" w:rsidR="00BA084C" w:rsidRDefault="00BA084C"/>
  </w:footnote>
  <w:footnote w:type="continuationNotice" w:id="1">
    <w:p w14:paraId="465A4A9D" w14:textId="77777777" w:rsidR="00BA084C" w:rsidRDefault="00BA0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D682C0C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2846" w:hanging="720"/>
      </w:pPr>
    </w:lvl>
    <w:lvl w:ilvl="3">
      <w:start w:val="1"/>
      <w:numFmt w:val="decimal"/>
      <w:pStyle w:val="Heading4"/>
      <w:lvlText w:val="%1.%2.%3.%4"/>
      <w:lvlJc w:val="left"/>
      <w:pPr>
        <w:ind w:left="114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7"/>
  </w:num>
  <w:num w:numId="3">
    <w:abstractNumId w:val="22"/>
  </w:num>
  <w:num w:numId="4">
    <w:abstractNumId w:val="5"/>
  </w:num>
  <w:num w:numId="5">
    <w:abstractNumId w:val="1"/>
  </w:num>
  <w:num w:numId="6">
    <w:abstractNumId w:val="20"/>
  </w:num>
  <w:num w:numId="7">
    <w:abstractNumId w:val="16"/>
  </w:num>
  <w:num w:numId="8">
    <w:abstractNumId w:val="19"/>
  </w:num>
  <w:num w:numId="9">
    <w:abstractNumId w:val="6"/>
  </w:num>
  <w:num w:numId="10">
    <w:abstractNumId w:val="13"/>
  </w:num>
  <w:num w:numId="11">
    <w:abstractNumId w:val="23"/>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0"/>
  </w:num>
  <w:num w:numId="22">
    <w:abstractNumId w:val="11"/>
  </w:num>
  <w:num w:numId="23">
    <w:abstractNumId w:val="17"/>
  </w:num>
  <w:num w:numId="24">
    <w:abstractNumId w:val="15"/>
  </w:num>
  <w:num w:numId="25">
    <w:abstractNumId w:val="3"/>
  </w:num>
  <w:num w:numId="26">
    <w:abstractNumId w:val="4"/>
  </w:num>
  <w:num w:numId="27">
    <w:abstractNumId w:val="8"/>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775B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C4A"/>
    <w:rsid w:val="000E623B"/>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5334"/>
    <w:rsid w:val="001C6932"/>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C86"/>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66E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59B"/>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357"/>
    <w:rsid w:val="0037290A"/>
    <w:rsid w:val="00373210"/>
    <w:rsid w:val="00373293"/>
    <w:rsid w:val="00374315"/>
    <w:rsid w:val="00374346"/>
    <w:rsid w:val="00375488"/>
    <w:rsid w:val="00376877"/>
    <w:rsid w:val="00380AF4"/>
    <w:rsid w:val="00380CF3"/>
    <w:rsid w:val="003819B0"/>
    <w:rsid w:val="00381B09"/>
    <w:rsid w:val="00382729"/>
    <w:rsid w:val="00382D25"/>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177"/>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454"/>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97B"/>
    <w:rsid w:val="004E799C"/>
    <w:rsid w:val="004E7F06"/>
    <w:rsid w:val="004F131B"/>
    <w:rsid w:val="004F1495"/>
    <w:rsid w:val="004F3EA6"/>
    <w:rsid w:val="004F454D"/>
    <w:rsid w:val="004F4F9D"/>
    <w:rsid w:val="004F56F3"/>
    <w:rsid w:val="004F620F"/>
    <w:rsid w:val="004F63F1"/>
    <w:rsid w:val="004F6442"/>
    <w:rsid w:val="004F65AD"/>
    <w:rsid w:val="004F6ED1"/>
    <w:rsid w:val="004F7ADA"/>
    <w:rsid w:val="0050011B"/>
    <w:rsid w:val="005045F0"/>
    <w:rsid w:val="00504CB5"/>
    <w:rsid w:val="00505516"/>
    <w:rsid w:val="005070D4"/>
    <w:rsid w:val="00507AA9"/>
    <w:rsid w:val="00507CB7"/>
    <w:rsid w:val="00511180"/>
    <w:rsid w:val="00511772"/>
    <w:rsid w:val="0051347A"/>
    <w:rsid w:val="00513590"/>
    <w:rsid w:val="00513B1C"/>
    <w:rsid w:val="0051416E"/>
    <w:rsid w:val="005150DC"/>
    <w:rsid w:val="00515802"/>
    <w:rsid w:val="00516690"/>
    <w:rsid w:val="0051764C"/>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5CB"/>
    <w:rsid w:val="005337D3"/>
    <w:rsid w:val="00533987"/>
    <w:rsid w:val="00533A60"/>
    <w:rsid w:val="00534124"/>
    <w:rsid w:val="00535F5C"/>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08"/>
    <w:rsid w:val="005A5E4A"/>
    <w:rsid w:val="005A7F8C"/>
    <w:rsid w:val="005B06BD"/>
    <w:rsid w:val="005B0E73"/>
    <w:rsid w:val="005B176E"/>
    <w:rsid w:val="005B195C"/>
    <w:rsid w:val="005B1F1A"/>
    <w:rsid w:val="005B1F39"/>
    <w:rsid w:val="005B1F62"/>
    <w:rsid w:val="005B259D"/>
    <w:rsid w:val="005B2DAB"/>
    <w:rsid w:val="005B38EA"/>
    <w:rsid w:val="005B399D"/>
    <w:rsid w:val="005B3F24"/>
    <w:rsid w:val="005B4B5A"/>
    <w:rsid w:val="005B54EC"/>
    <w:rsid w:val="005B6C3C"/>
    <w:rsid w:val="005B7018"/>
    <w:rsid w:val="005B72FB"/>
    <w:rsid w:val="005B77FA"/>
    <w:rsid w:val="005C05F1"/>
    <w:rsid w:val="005C1C5F"/>
    <w:rsid w:val="005C244C"/>
    <w:rsid w:val="005C43D7"/>
    <w:rsid w:val="005C48A6"/>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E6C81"/>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5F73"/>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C5DA0"/>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148"/>
    <w:rsid w:val="00791503"/>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0F07"/>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89F"/>
    <w:rsid w:val="0091424A"/>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6B7C"/>
    <w:rsid w:val="00937E7F"/>
    <w:rsid w:val="00940889"/>
    <w:rsid w:val="009426CA"/>
    <w:rsid w:val="009436DB"/>
    <w:rsid w:val="00943E1B"/>
    <w:rsid w:val="00944B2C"/>
    <w:rsid w:val="00944BB1"/>
    <w:rsid w:val="009467E0"/>
    <w:rsid w:val="00946AF6"/>
    <w:rsid w:val="00946B2F"/>
    <w:rsid w:val="009472C4"/>
    <w:rsid w:val="00947FA3"/>
    <w:rsid w:val="009500AC"/>
    <w:rsid w:val="0095157D"/>
    <w:rsid w:val="009529F2"/>
    <w:rsid w:val="00953629"/>
    <w:rsid w:val="009538D8"/>
    <w:rsid w:val="00954C4B"/>
    <w:rsid w:val="00955FA6"/>
    <w:rsid w:val="00956520"/>
    <w:rsid w:val="00956578"/>
    <w:rsid w:val="00956EBC"/>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752"/>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0F52"/>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63B1"/>
    <w:rsid w:val="009E729E"/>
    <w:rsid w:val="009F161C"/>
    <w:rsid w:val="009F1686"/>
    <w:rsid w:val="009F2C45"/>
    <w:rsid w:val="009F31C8"/>
    <w:rsid w:val="009F3A67"/>
    <w:rsid w:val="009F7709"/>
    <w:rsid w:val="009F7B57"/>
    <w:rsid w:val="00A00D3C"/>
    <w:rsid w:val="00A00F02"/>
    <w:rsid w:val="00A00FA6"/>
    <w:rsid w:val="00A014F1"/>
    <w:rsid w:val="00A01B84"/>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AB0"/>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3D7A"/>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084C"/>
    <w:rsid w:val="00BA10AF"/>
    <w:rsid w:val="00BA1545"/>
    <w:rsid w:val="00BA1994"/>
    <w:rsid w:val="00BA1A58"/>
    <w:rsid w:val="00BA1ABD"/>
    <w:rsid w:val="00BA1D06"/>
    <w:rsid w:val="00BA1E04"/>
    <w:rsid w:val="00BA2CFF"/>
    <w:rsid w:val="00BA2E44"/>
    <w:rsid w:val="00BA3579"/>
    <w:rsid w:val="00BA4135"/>
    <w:rsid w:val="00BA5272"/>
    <w:rsid w:val="00BA663C"/>
    <w:rsid w:val="00BA6D65"/>
    <w:rsid w:val="00BA745D"/>
    <w:rsid w:val="00BA74D9"/>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2F"/>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1AD"/>
    <w:rsid w:val="00BF7DB6"/>
    <w:rsid w:val="00BF7FD9"/>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5E1"/>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E7226"/>
    <w:rsid w:val="00CF05D5"/>
    <w:rsid w:val="00CF15DE"/>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DE3"/>
    <w:rsid w:val="00DD14FE"/>
    <w:rsid w:val="00DD2E98"/>
    <w:rsid w:val="00DD3E26"/>
    <w:rsid w:val="00DD3FC9"/>
    <w:rsid w:val="00DD4223"/>
    <w:rsid w:val="00DD4231"/>
    <w:rsid w:val="00DD4636"/>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47C"/>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0C2"/>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2D58"/>
    <w:rsid w:val="00F637CA"/>
    <w:rsid w:val="00F644FE"/>
    <w:rsid w:val="00F64D9B"/>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2B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B7"/>
    <w:rsid w:val="00FD49A5"/>
    <w:rsid w:val="00FD4B58"/>
    <w:rsid w:val="00FD51F7"/>
    <w:rsid w:val="00FD53B7"/>
    <w:rsid w:val="00FD57C7"/>
    <w:rsid w:val="00FD669E"/>
    <w:rsid w:val="00FD6A99"/>
    <w:rsid w:val="00FD6EB8"/>
    <w:rsid w:val="00FD6EBE"/>
    <w:rsid w:val="00FD7C1D"/>
    <w:rsid w:val="00FE0857"/>
    <w:rsid w:val="00FE2201"/>
    <w:rsid w:val="00FE2BC4"/>
    <w:rsid w:val="00FE541D"/>
    <w:rsid w:val="00FE567E"/>
    <w:rsid w:val="00FE5B92"/>
    <w:rsid w:val="00FE6414"/>
    <w:rsid w:val="00FE6719"/>
    <w:rsid w:val="00FE68FF"/>
    <w:rsid w:val="00FE7719"/>
    <w:rsid w:val="00FE798C"/>
    <w:rsid w:val="00FE7E29"/>
    <w:rsid w:val="00FE7F14"/>
    <w:rsid w:val="00FF069E"/>
    <w:rsid w:val="00FF1B1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3BEF580"/>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0DCCD08A-D22E-4A78-AB49-51657AFB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5AIRPNAIUNRU-1328258698-11352</_dlc_DocId>
    <_dlc_DocIdUrl xmlns="71c5aaf6-e6ce-465b-b873-5148d2a4c105">
      <Url>https://nokia.sharepoint.com/sites/c5g/5gradio/_layouts/15/DocIdRedir.aspx?ID=5AIRPNAIUNRU-1328258698-11352</Url>
      <Description>5AIRPNAIUNRU-1328258698-11352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6.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1162</Words>
  <Characters>6626</Characters>
  <Application>Microsoft Office Word</Application>
  <DocSecurity>0</DocSecurity>
  <Lines>55</Lines>
  <Paragraphs>15</Paragraphs>
  <ScaleCrop>false</ScaleCrop>
  <Company>ETSI-MCC</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Anthony Lo</cp:lastModifiedBy>
  <cp:revision>9</cp:revision>
  <cp:lastPrinted>2013-03-23T07:57:00Z</cp:lastPrinted>
  <dcterms:created xsi:type="dcterms:W3CDTF">2022-04-25T10:23:00Z</dcterms:created>
  <dcterms:modified xsi:type="dcterms:W3CDTF">2022-04-25T11:13:00Z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99719245-97b3-4345-a2a7-e21bc8cc0c44</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